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0FCC69C6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</w:t>
      </w:r>
      <w:r w:rsidR="007C710D">
        <w:rPr>
          <w:rFonts w:ascii="Arial" w:eastAsia="SimSun" w:hAnsi="Arial" w:cs="Times New Roman"/>
          <w:b/>
          <w:bCs/>
          <w:sz w:val="24"/>
          <w:szCs w:val="24"/>
          <w:lang w:val="en-GB"/>
        </w:rPr>
        <w:t>5</w:t>
      </w:r>
      <w:r>
        <w:tab/>
      </w:r>
      <w:r w:rsidR="000D7F54" w:rsidRPr="000D7F54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R4-2507825</w:t>
      </w:r>
    </w:p>
    <w:bookmarkEnd w:id="0"/>
    <w:bookmarkEnd w:id="1"/>
    <w:p w14:paraId="4530380B" w14:textId="45AA5F50" w:rsidR="008419D7" w:rsidRDefault="007C710D" w:rsidP="008419D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7C710D">
        <w:rPr>
          <w:rFonts w:ascii="Arial" w:eastAsia="SimSun" w:hAnsi="Arial" w:cs="Times New Roman"/>
          <w:b/>
          <w:sz w:val="24"/>
          <w:szCs w:val="20"/>
          <w:lang w:val="en-GB"/>
        </w:rPr>
        <w:t>St Julian’s, Malta, 19th – 23rd May, 2025</w:t>
      </w:r>
    </w:p>
    <w:p w14:paraId="3E76CB78" w14:textId="77777777" w:rsidR="00011E65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>
        <w:rPr>
          <w:lang w:val="en-GB"/>
        </w:rPr>
        <w:tab/>
      </w:r>
      <w:r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40459E51" w:rsidR="00011E65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CF7F47" w:rsidRPr="00CF7F47">
        <w:rPr>
          <w:rFonts w:ascii="Arial" w:eastAsia="Calibri" w:hAnsi="Arial" w:cs="Arial"/>
          <w:b/>
          <w:bCs/>
          <w:sz w:val="24"/>
          <w:lang w:val="en-GB"/>
        </w:rPr>
        <w:t xml:space="preserve">TP </w:t>
      </w:r>
      <w:r w:rsidR="00A36A0B">
        <w:rPr>
          <w:rFonts w:ascii="Arial" w:eastAsia="Calibri" w:hAnsi="Arial" w:cs="Arial"/>
          <w:b/>
          <w:bCs/>
          <w:sz w:val="24"/>
          <w:lang w:val="en-GB"/>
        </w:rPr>
        <w:t>for</w:t>
      </w:r>
      <w:r w:rsidR="00CF7F47" w:rsidRPr="00CF7F47">
        <w:rPr>
          <w:rFonts w:ascii="Arial" w:eastAsia="Calibri" w:hAnsi="Arial" w:cs="Arial"/>
          <w:b/>
          <w:bCs/>
          <w:sz w:val="24"/>
          <w:lang w:val="en-GB"/>
        </w:rPr>
        <w:t xml:space="preserve"> TR 38.753 Section 6.2 MU-MIMO</w:t>
      </w:r>
    </w:p>
    <w:p w14:paraId="3E76CB7B" w14:textId="30D67D59" w:rsidR="00011E65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16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D295C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E76CB7C" w14:textId="0641CA60" w:rsidR="00011E65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A9547F">
        <w:rPr>
          <w:rFonts w:ascii="Arial" w:eastAsia="Calibri" w:hAnsi="Arial" w:cs="Arial"/>
          <w:b/>
          <w:bCs/>
          <w:sz w:val="24"/>
        </w:rPr>
        <w:t>Endorsement</w:t>
      </w:r>
    </w:p>
    <w:p w14:paraId="3E76CB7D" w14:textId="77777777" w:rsidR="00011E65" w:rsidRDefault="00D30F30">
      <w:pPr>
        <w:pStyle w:val="RAN4H1"/>
      </w:pPr>
      <w:bookmarkStart w:id="4" w:name="_Toc116995841"/>
      <w:r>
        <w:t>Intro</w:t>
      </w:r>
      <w:r>
        <w:rPr>
          <w:rStyle w:val="RAN4H1Char"/>
        </w:rPr>
        <w:t>ductio</w:t>
      </w:r>
      <w:r>
        <w:t>n</w:t>
      </w:r>
      <w:bookmarkEnd w:id="4"/>
    </w:p>
    <w:p w14:paraId="3238DD55" w14:textId="2F48EBD7" w:rsidR="00494204" w:rsidRDefault="00494204">
      <w:r w:rsidRPr="00494204">
        <w:t xml:space="preserve">In RAN4#113 </w:t>
      </w:r>
      <w:r w:rsidR="00286B2E" w:rsidRPr="00494204">
        <w:t xml:space="preserve">work split for </w:t>
      </w:r>
      <w:r w:rsidR="00286B2E" w:rsidRPr="00286B2E">
        <w:t xml:space="preserve">TR 38.753 </w:t>
      </w:r>
      <w:r w:rsidR="00286B2E" w:rsidRPr="00494204">
        <w:t xml:space="preserve">was agreed </w:t>
      </w:r>
      <w:r w:rsidRPr="00494204">
        <w:t xml:space="preserve">[1]. In this contribution we </w:t>
      </w:r>
      <w:r w:rsidR="006A2FE4">
        <w:t xml:space="preserve">provide </w:t>
      </w:r>
      <w:r w:rsidRPr="00494204">
        <w:t xml:space="preserve">draft for TP on Section </w:t>
      </w:r>
      <w:r w:rsidR="006A2FE4">
        <w:t>6.2</w:t>
      </w:r>
      <w:r w:rsidRPr="00494204">
        <w:t xml:space="preserve"> </w:t>
      </w:r>
      <w:r w:rsidR="006A2FE4">
        <w:t>MU-MIMO</w:t>
      </w:r>
      <w:r w:rsidRPr="00494204">
        <w:t xml:space="preserve">.   </w:t>
      </w:r>
    </w:p>
    <w:p w14:paraId="3E76CB80" w14:textId="41011D01" w:rsidR="00011E65" w:rsidRDefault="00D22D40">
      <w:pPr>
        <w:pStyle w:val="RAN4H1"/>
      </w:pPr>
      <w:r>
        <w:t>Text proposal</w:t>
      </w:r>
    </w:p>
    <w:p w14:paraId="749E58F3" w14:textId="77777777" w:rsidR="00B076D5" w:rsidRDefault="00B076D5" w:rsidP="007B7AD3">
      <w:pPr>
        <w:jc w:val="both"/>
        <w:rPr>
          <w:lang w:val="en-GB"/>
        </w:rPr>
      </w:pPr>
    </w:p>
    <w:p w14:paraId="00932074" w14:textId="1190A1DD" w:rsidR="007B7AD3" w:rsidRPr="00166A00" w:rsidRDefault="007B7AD3" w:rsidP="007B7AD3">
      <w:pPr>
        <w:jc w:val="both"/>
        <w:rPr>
          <w:i/>
          <w:iCs/>
          <w:color w:val="0070C0"/>
          <w:sz w:val="24"/>
          <w:szCs w:val="24"/>
        </w:rPr>
      </w:pPr>
      <w:r w:rsidRPr="00166A00">
        <w:rPr>
          <w:i/>
          <w:iCs/>
          <w:color w:val="0070C0"/>
          <w:sz w:val="24"/>
          <w:szCs w:val="24"/>
        </w:rPr>
        <w:t>--------------------------------------------- Start of text proposal -----------------------------------------------</w:t>
      </w:r>
    </w:p>
    <w:p w14:paraId="06E05777" w14:textId="77777777" w:rsidR="00F724BA" w:rsidRPr="00F724BA" w:rsidRDefault="00F724BA" w:rsidP="00F724B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val="en-GB"/>
        </w:rPr>
      </w:pPr>
    </w:p>
    <w:p w14:paraId="6E3BB800" w14:textId="77777777" w:rsidR="00F724BA" w:rsidRPr="00F724BA" w:rsidRDefault="00F724BA" w:rsidP="00F724B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val="en-GB"/>
        </w:rPr>
      </w:pPr>
    </w:p>
    <w:p w14:paraId="44C61FE3" w14:textId="77777777" w:rsidR="00F724BA" w:rsidRPr="00F724BA" w:rsidRDefault="00F724BA" w:rsidP="00F724B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val="en-GB"/>
        </w:rPr>
      </w:pPr>
    </w:p>
    <w:p w14:paraId="555F20B0" w14:textId="77777777" w:rsidR="00F724BA" w:rsidRPr="00F724BA" w:rsidRDefault="00F724BA" w:rsidP="00F724B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val="en-GB"/>
        </w:rPr>
      </w:pPr>
    </w:p>
    <w:p w14:paraId="769CDDA7" w14:textId="77777777" w:rsidR="00F724BA" w:rsidRPr="00F724BA" w:rsidRDefault="00F724BA" w:rsidP="00F724BA">
      <w:pPr>
        <w:pStyle w:val="ListParagraph"/>
        <w:keepNext/>
        <w:keepLines/>
        <w:numPr>
          <w:ilvl w:val="1"/>
          <w:numId w:val="1"/>
        </w:numPr>
        <w:spacing w:before="180" w:after="180" w:line="240" w:lineRule="auto"/>
        <w:ind w:left="431" w:hanging="431"/>
        <w:contextualSpacing w:val="0"/>
        <w:outlineLvl w:val="1"/>
        <w:rPr>
          <w:rFonts w:ascii="Arial" w:eastAsia="Times New Roman" w:hAnsi="Arial" w:cs="Times New Roman"/>
          <w:vanish/>
          <w:sz w:val="32"/>
          <w:szCs w:val="20"/>
        </w:rPr>
      </w:pPr>
    </w:p>
    <w:p w14:paraId="17A7545A" w14:textId="5B08AB34" w:rsidR="007B7AD3" w:rsidRDefault="007B7AD3" w:rsidP="00F724BA">
      <w:pPr>
        <w:pStyle w:val="RAN4H2"/>
      </w:pPr>
      <w:r>
        <w:t>MU-MIMO</w:t>
      </w:r>
    </w:p>
    <w:p w14:paraId="6144F018" w14:textId="78A3BA0E" w:rsidR="00CD1BCC" w:rsidRPr="00434F4A" w:rsidRDefault="00CD1BCC" w:rsidP="00CD1BCC">
      <w:pPr>
        <w:spacing w:after="0"/>
        <w:rPr>
          <w:lang w:eastAsia="zh-CN"/>
        </w:rPr>
      </w:pPr>
      <w:r>
        <w:rPr>
          <w:lang w:eastAsia="zh-CN"/>
        </w:rPr>
        <w:t xml:space="preserve">This </w:t>
      </w:r>
      <w:r w:rsidR="00A90E9E">
        <w:rPr>
          <w:lang w:eastAsia="zh-CN"/>
        </w:rPr>
        <w:t>section provides comparison of spatial channel models for MU-MIMO cases</w:t>
      </w:r>
      <w:r>
        <w:rPr>
          <w:lang w:eastAsia="zh-CN"/>
        </w:rPr>
        <w:t>.</w:t>
      </w:r>
    </w:p>
    <w:p w14:paraId="2CBBBDC2" w14:textId="77777777" w:rsidR="00CD1BCC" w:rsidRPr="00434F4A" w:rsidRDefault="00CD1BCC" w:rsidP="00CD1BCC">
      <w:pPr>
        <w:spacing w:after="0"/>
        <w:rPr>
          <w:lang w:eastAsia="zh-CN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3"/>
        <w:gridCol w:w="2546"/>
        <w:gridCol w:w="1840"/>
        <w:gridCol w:w="1843"/>
        <w:gridCol w:w="140"/>
        <w:gridCol w:w="1701"/>
      </w:tblGrid>
      <w:tr w:rsidR="00CD1BCC" w:rsidRPr="00B7704E" w14:paraId="07A8364E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B8AAD" w14:textId="77777777" w:rsidR="00CD1BCC" w:rsidRPr="00D10C5E" w:rsidRDefault="00CD1BCC" w:rsidP="009E79BF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</w:rPr>
            </w:pPr>
            <w:r w:rsidRPr="00D10C5E"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  <w:t>Parameter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3E876" w14:textId="77777777" w:rsidR="00CD1BCC" w:rsidRPr="00D10C5E" w:rsidRDefault="00CD1BCC" w:rsidP="009E79BF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  <w:t>SU-MIMO PDSCH (FR1)</w:t>
            </w:r>
          </w:p>
        </w:tc>
        <w:tc>
          <w:tcPr>
            <w:tcW w:w="1984" w:type="dxa"/>
            <w:gridSpan w:val="2"/>
            <w:vAlign w:val="center"/>
          </w:tcPr>
          <w:p w14:paraId="29E9DA00" w14:textId="77777777" w:rsidR="00CD1BCC" w:rsidRPr="00B7704E" w:rsidRDefault="00CD1BCC" w:rsidP="009E79BF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  <w:t>SU-MIMO PMI (FR1)</w:t>
            </w:r>
          </w:p>
        </w:tc>
        <w:tc>
          <w:tcPr>
            <w:tcW w:w="1704" w:type="dxa"/>
            <w:vAlign w:val="center"/>
          </w:tcPr>
          <w:p w14:paraId="0B5CF178" w14:textId="77777777" w:rsidR="00CD1BCC" w:rsidRPr="00B7704E" w:rsidRDefault="00CD1BCC" w:rsidP="009E79BF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  <w:t>MU-MIMO PDSCH (FR1)</w:t>
            </w:r>
          </w:p>
        </w:tc>
      </w:tr>
      <w:tr w:rsidR="00CD1BCC" w:rsidRPr="00B7704E" w14:paraId="48465857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7FA2B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Duplex mode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5276E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DD</w:t>
            </w:r>
          </w:p>
        </w:tc>
      </w:tr>
      <w:tr w:rsidR="00CD1BCC" w:rsidRPr="00B7704E" w14:paraId="242BBA1D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CFFB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TDD Slot Configuration Pattern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2A9E0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7DS2U</w:t>
            </w:r>
          </w:p>
        </w:tc>
      </w:tr>
      <w:tr w:rsidR="00CD1BCC" w:rsidRPr="00B7704E" w14:paraId="2A17D8DC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FA5C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FR / Carrier frequency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89D4F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FR1 / 3.5 GHz</w:t>
            </w:r>
          </w:p>
        </w:tc>
      </w:tr>
      <w:tr w:rsidR="00CD1BCC" w:rsidRPr="00B7704E" w14:paraId="24FA2807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73ED2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UE receiver type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1E26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IRC Baseline</w:t>
            </w:r>
          </w:p>
        </w:tc>
        <w:tc>
          <w:tcPr>
            <w:tcW w:w="1984" w:type="dxa"/>
            <w:gridSpan w:val="2"/>
          </w:tcPr>
          <w:p w14:paraId="673709F1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IRC Baseline</w:t>
            </w:r>
          </w:p>
        </w:tc>
        <w:tc>
          <w:tcPr>
            <w:tcW w:w="1704" w:type="dxa"/>
          </w:tcPr>
          <w:p w14:paraId="458546CE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IRC, E-IRC</w:t>
            </w:r>
          </w:p>
        </w:tc>
      </w:tr>
      <w:tr w:rsidR="00CD1BCC" w:rsidRPr="00B7704E" w14:paraId="1B1F837C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E4A31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 Ports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115B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8,4</w:t>
            </w:r>
          </w:p>
        </w:tc>
        <w:tc>
          <w:tcPr>
            <w:tcW w:w="1984" w:type="dxa"/>
            <w:gridSpan w:val="2"/>
          </w:tcPr>
          <w:p w14:paraId="353BC8A1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704" w:type="dxa"/>
          </w:tcPr>
          <w:p w14:paraId="518CA194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CD1BCC" w:rsidRPr="00B7704E" w14:paraId="5D47A0E7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E1EC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Rx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Ports/Antennas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EE53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8,4</w:t>
            </w:r>
          </w:p>
        </w:tc>
        <w:tc>
          <w:tcPr>
            <w:tcW w:w="1984" w:type="dxa"/>
            <w:gridSpan w:val="2"/>
          </w:tcPr>
          <w:p w14:paraId="5BAC379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704" w:type="dxa"/>
          </w:tcPr>
          <w:p w14:paraId="78DD4FB4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CD1BCC" w:rsidRPr="00B7704E" w14:paraId="2B166FB0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4A925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layers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9A12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8,4</w:t>
            </w:r>
          </w:p>
        </w:tc>
        <w:tc>
          <w:tcPr>
            <w:tcW w:w="1984" w:type="dxa"/>
            <w:gridSpan w:val="2"/>
          </w:tcPr>
          <w:p w14:paraId="7477E4D3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4,2</w:t>
            </w:r>
          </w:p>
        </w:tc>
        <w:tc>
          <w:tcPr>
            <w:tcW w:w="1704" w:type="dxa"/>
          </w:tcPr>
          <w:p w14:paraId="3692716F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2+2</w:t>
            </w:r>
          </w:p>
        </w:tc>
      </w:tr>
      <w:tr w:rsidR="00CD1BCC" w:rsidRPr="00B7704E" w14:paraId="39EDD70D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8DE7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9E07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Random, FFS Fixed</w:t>
            </w:r>
          </w:p>
        </w:tc>
        <w:tc>
          <w:tcPr>
            <w:tcW w:w="1984" w:type="dxa"/>
            <w:gridSpan w:val="2"/>
          </w:tcPr>
          <w:p w14:paraId="6D0A347A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Follow, Random</w:t>
            </w:r>
          </w:p>
        </w:tc>
        <w:tc>
          <w:tcPr>
            <w:tcW w:w="1704" w:type="dxa"/>
          </w:tcPr>
          <w:p w14:paraId="3B8C2688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UE1: </w:t>
            </w: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Random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AAEF851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UE2: Random and not equal to UE1,</w:t>
            </w:r>
          </w:p>
          <w:p w14:paraId="7578E4C9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rthogonal</w:t>
            </w:r>
          </w:p>
        </w:tc>
      </w:tr>
      <w:tr w:rsidR="00CD1BCC" w:rsidRPr="00B7704E" w14:paraId="18032184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FD414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Waveform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7F29D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CP-OFDM with normal CP</w:t>
            </w:r>
          </w:p>
        </w:tc>
      </w:tr>
      <w:tr w:rsidR="00CD1BCC" w:rsidRPr="00B7704E" w14:paraId="7ACFC20B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98C6F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Channel Bandwidth/SCS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D631B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40MHz/30kHz</w:t>
            </w:r>
          </w:p>
        </w:tc>
      </w:tr>
      <w:tr w:rsidR="00CD1BCC" w:rsidRPr="00B7704E" w14:paraId="329FE2BB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42BE4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MCS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4821A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3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 xml:space="preserve"> (64 QAM table)</w:t>
            </w:r>
          </w:p>
        </w:tc>
      </w:tr>
      <w:tr w:rsidR="00CD1BCC" w:rsidRPr="00B7704E" w14:paraId="2CBDF84E" w14:textId="77777777" w:rsidTr="009E79BF">
        <w:trPr>
          <w:jc w:val="center"/>
        </w:trPr>
        <w:tc>
          <w:tcPr>
            <w:tcW w:w="155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9FE1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PDSCH configuration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6AB19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Mapping type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ED4FE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Type A</w:t>
            </w:r>
          </w:p>
        </w:tc>
      </w:tr>
      <w:tr w:rsidR="00CD1BCC" w:rsidRPr="00B7704E" w14:paraId="21C3C98F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0EEB8E9F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B2BC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k0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B25BD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0</w:t>
            </w:r>
          </w:p>
        </w:tc>
      </w:tr>
      <w:tr w:rsidR="00CD1BCC" w:rsidRPr="00B7704E" w14:paraId="1227211D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6F183D33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0CDF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 xml:space="preserve">Starting symbol (S) 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9F05F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2</w:t>
            </w:r>
          </w:p>
        </w:tc>
      </w:tr>
      <w:tr w:rsidR="00CD1BCC" w:rsidRPr="00B7704E" w14:paraId="49B0ECC9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022E1CA5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DA7E1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Length (L)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E369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12</w:t>
            </w:r>
          </w:p>
        </w:tc>
      </w:tr>
      <w:tr w:rsidR="00CD1BCC" w:rsidRPr="00B7704E" w14:paraId="7DEC17C9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2378C21F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BF6B3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PDSCH aggregation factor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43041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1</w:t>
            </w:r>
          </w:p>
        </w:tc>
      </w:tr>
      <w:tr w:rsidR="00CD1BCC" w:rsidRPr="00B7704E" w14:paraId="127D76D8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6559629E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9371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Resource allocation type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44D12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Type 0</w:t>
            </w:r>
          </w:p>
        </w:tc>
      </w:tr>
      <w:tr w:rsidR="00CD1BCC" w:rsidRPr="00B7704E" w14:paraId="2837E42D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724504FF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DA43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VRB-to-PRB mapping type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2D73C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Non-interleaved</w:t>
            </w:r>
          </w:p>
        </w:tc>
      </w:tr>
      <w:tr w:rsidR="00CD1BCC" w:rsidRPr="00B7704E" w14:paraId="673EB38F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033961DA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B90F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VRB-to-PRB mapping interleaver bundle size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4D9A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N/A</w:t>
            </w:r>
          </w:p>
        </w:tc>
      </w:tr>
      <w:tr w:rsidR="00CD1BCC" w:rsidRPr="00B7704E" w14:paraId="1DC43C84" w14:textId="77777777" w:rsidTr="009E79BF">
        <w:trPr>
          <w:jc w:val="center"/>
        </w:trPr>
        <w:tc>
          <w:tcPr>
            <w:tcW w:w="155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B515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PDSCH DMRS configuration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C28A8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DMRS Type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09BC3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Type 1</w:t>
            </w:r>
          </w:p>
        </w:tc>
      </w:tr>
      <w:tr w:rsidR="00CD1BCC" w:rsidRPr="00B7704E" w14:paraId="7613C8BA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0C526208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78AB9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Number of additional DMRS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1AF6E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1</w:t>
            </w:r>
          </w:p>
        </w:tc>
      </w:tr>
      <w:tr w:rsidR="00CD1BCC" w:rsidRPr="00B7704E" w14:paraId="7EFE3520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7008897E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FA5C8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Maximum number of OFDM symbols for DL front loaded DMRS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798A3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2 (for rank &gt; 4)</w:t>
            </w:r>
          </w:p>
          <w:p w14:paraId="09077AC9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1 (for rank &lt;= 4)</w:t>
            </w:r>
          </w:p>
        </w:tc>
      </w:tr>
      <w:tr w:rsidR="00CD1BCC" w:rsidRPr="00B7704E" w14:paraId="7D04336F" w14:textId="77777777" w:rsidTr="009E79BF">
        <w:trPr>
          <w:jc w:val="center"/>
        </w:trPr>
        <w:tc>
          <w:tcPr>
            <w:tcW w:w="155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91118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 xml:space="preserve">Codebook configuration 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1CB52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CodebookType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1B72B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ype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SP</w:t>
            </w:r>
          </w:p>
        </w:tc>
        <w:tc>
          <w:tcPr>
            <w:tcW w:w="1984" w:type="dxa"/>
            <w:gridSpan w:val="2"/>
          </w:tcPr>
          <w:p w14:paraId="055CD72D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type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SP, eType-II</w:t>
            </w:r>
          </w:p>
        </w:tc>
        <w:tc>
          <w:tcPr>
            <w:tcW w:w="1704" w:type="dxa"/>
          </w:tcPr>
          <w:p w14:paraId="55B788B4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ype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SP</w:t>
            </w:r>
          </w:p>
        </w:tc>
      </w:tr>
      <w:tr w:rsidR="00CD1BCC" w:rsidRPr="00B7704E" w14:paraId="36216BCF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2536258F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B98B8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Codebook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 xml:space="preserve"> configuration</w:t>
            </w:r>
          </w:p>
          <w:p w14:paraId="542EA668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2BC46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For 8Tx</w:t>
            </w:r>
          </w:p>
          <w:p w14:paraId="0FED90C4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lastRenderedPageBreak/>
              <w:t>(N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,N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 xml:space="preserve">) = 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(4,1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,4,1)</w:t>
            </w:r>
          </w:p>
          <w:p w14:paraId="27D75FAF" w14:textId="77777777" w:rsidR="00CD1BCC" w:rsidRPr="001F7C34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  <w:p w14:paraId="0C7E840F" w14:textId="77777777" w:rsidR="00CD1BCC" w:rsidRPr="001F7C34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1F7C34">
              <w:rPr>
                <w:rFonts w:ascii="Arial" w:eastAsia="Times New Roman" w:hAnsi="Arial" w:cs="Arial"/>
                <w:sz w:val="18"/>
                <w:lang w:eastAsia="sv-SE"/>
              </w:rPr>
              <w:t>For 4Tx</w:t>
            </w:r>
          </w:p>
          <w:p w14:paraId="6C9CF1DD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(N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,N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 xml:space="preserve">) = 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(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2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,1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,4,1)</w:t>
            </w:r>
          </w:p>
        </w:tc>
        <w:tc>
          <w:tcPr>
            <w:tcW w:w="1984" w:type="dxa"/>
            <w:gridSpan w:val="2"/>
          </w:tcPr>
          <w:p w14:paraId="5BF790E3" w14:textId="77777777" w:rsidR="00CD1BCC" w:rsidRPr="005017C8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val="it-IT" w:eastAsia="sv-SE"/>
              </w:rPr>
            </w:pP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lastRenderedPageBreak/>
              <w:t>For typeI-SP:</w:t>
            </w:r>
          </w:p>
          <w:p w14:paraId="437E39FE" w14:textId="77777777" w:rsidR="00CD1BCC" w:rsidRPr="005017C8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val="it-IT" w:eastAsia="sv-SE"/>
              </w:rPr>
            </w:pP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(N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,N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) = (4,1,4,1)</w:t>
            </w:r>
          </w:p>
          <w:p w14:paraId="5C83A3D5" w14:textId="77777777" w:rsidR="00CD1BCC" w:rsidRPr="005017C8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it-IT" w:eastAsia="sv-SE"/>
              </w:rPr>
            </w:pPr>
          </w:p>
          <w:p w14:paraId="4131050F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For eType-II:</w:t>
            </w:r>
          </w:p>
          <w:p w14:paraId="109BF2C2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(N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,N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eastAsia="Times New Roman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eastAsia="Times New Roman" w:hAnsi="Arial" w:cs="Arial"/>
                <w:sz w:val="18"/>
                <w:lang w:val="it-IT" w:eastAsia="sv-SE"/>
              </w:rPr>
              <w:t>) = (4,1,4,1</w:t>
            </w:r>
            <w:r>
              <w:rPr>
                <w:rFonts w:ascii="Arial" w:eastAsia="Times New Roman" w:hAnsi="Arial" w:cs="Arial"/>
                <w:sz w:val="18"/>
                <w:lang w:val="it-IT" w:eastAsia="sv-SE"/>
              </w:rPr>
              <w:t>)</w:t>
            </w:r>
          </w:p>
          <w:p w14:paraId="49BCBBF1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C4AFB">
              <w:rPr>
                <w:rFonts w:ascii="Arial" w:eastAsia="Times New Roman" w:hAnsi="Arial" w:cs="Arial"/>
                <w:sz w:val="18"/>
                <w:lang w:eastAsia="sv-SE"/>
              </w:rPr>
              <w:t>[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DC4AFB">
              <w:rPr>
                <w:rFonts w:ascii="Arial" w:eastAsia="Times New Roman" w:hAnsi="Arial" w:cs="Arial"/>
                <w:sz w:val="18"/>
                <w:lang w:eastAsia="sv-SE"/>
              </w:rPr>
              <w:t>paramCombination-r16=5 (L=4, pν=1/4, β=3/4) ]</w:t>
            </w:r>
          </w:p>
        </w:tc>
        <w:tc>
          <w:tcPr>
            <w:tcW w:w="1704" w:type="dxa"/>
          </w:tcPr>
          <w:p w14:paraId="6882E09E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lastRenderedPageBreak/>
              <w:t>(N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,N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 xml:space="preserve">)  = 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(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2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,1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,4,1)</w:t>
            </w:r>
          </w:p>
          <w:p w14:paraId="7FF005F4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</w:p>
        </w:tc>
      </w:tr>
      <w:tr w:rsidR="00CD1BCC" w:rsidRPr="00B7704E" w14:paraId="007C32EC" w14:textId="77777777" w:rsidTr="009E79BF">
        <w:trPr>
          <w:jc w:val="center"/>
        </w:trPr>
        <w:tc>
          <w:tcPr>
            <w:tcW w:w="4106" w:type="dxa"/>
            <w:gridSpan w:val="2"/>
            <w:vAlign w:val="center"/>
          </w:tcPr>
          <w:p w14:paraId="3B31BBF1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lastRenderedPageBreak/>
              <w:t xml:space="preserve">PDSCH DMRS Precoding Configuration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3DAEC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For Random precoding: for every PRB Bundle (size=2)</w:t>
            </w:r>
          </w:p>
          <w:p w14:paraId="74F28FC9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  <w:p w14:paraId="1882FC32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For Fixed precoding: Wideband PMI</w:t>
            </w:r>
          </w:p>
        </w:tc>
        <w:tc>
          <w:tcPr>
            <w:tcW w:w="1984" w:type="dxa"/>
            <w:gridSpan w:val="2"/>
          </w:tcPr>
          <w:p w14:paraId="7411CC79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For typeI-SP (random and follow): Wideband PMI</w:t>
            </w:r>
          </w:p>
          <w:p w14:paraId="69DE34A4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  <w:p w14:paraId="0C966CFF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  <w:p w14:paraId="01E017F5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For eType-II with follow and random: TBD</w:t>
            </w:r>
          </w:p>
        </w:tc>
        <w:tc>
          <w:tcPr>
            <w:tcW w:w="1704" w:type="dxa"/>
          </w:tcPr>
          <w:p w14:paraId="0D03B0A7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For Random precoding: for every PRB Bundle (size=2)</w:t>
            </w:r>
          </w:p>
          <w:p w14:paraId="619CB54F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  <w:p w14:paraId="53E482D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</w:tc>
      </w:tr>
      <w:tr w:rsidR="00CD1BCC" w:rsidRPr="00B7704E" w14:paraId="0B7B7C51" w14:textId="77777777" w:rsidTr="009E79BF">
        <w:trPr>
          <w:jc w:val="center"/>
        </w:trPr>
        <w:tc>
          <w:tcPr>
            <w:tcW w:w="1555" w:type="dxa"/>
            <w:vMerge w:val="restart"/>
            <w:vAlign w:val="center"/>
          </w:tcPr>
          <w:p w14:paraId="37BA3FC8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NZP CSI-RS for CSI acquisition</w:t>
            </w:r>
            <w:r w:rsidRPr="00D10C5E">
              <w:rPr>
                <w:rFonts w:ascii="Arial" w:hAnsi="Arial" w:cs="Arial"/>
                <w:b/>
                <w:bCs/>
                <w:sz w:val="18"/>
                <w:lang w:eastAsia="sv-SE"/>
              </w:rPr>
              <w:br/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DB066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CSI-RS resource Type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52F12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Aperiodic</w:t>
            </w:r>
          </w:p>
        </w:tc>
      </w:tr>
      <w:tr w:rsidR="00CD1BCC" w:rsidRPr="00B7704E" w14:paraId="721B0F59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1B5CDA70" w14:textId="77777777" w:rsidR="00CD1BCC" w:rsidRPr="00D10C5E" w:rsidRDefault="00CD1BCC" w:rsidP="009E79BF">
            <w:pPr>
              <w:spacing w:after="0" w:line="256" w:lineRule="auto"/>
              <w:rPr>
                <w:rFonts w:ascii="Arial" w:eastAsia="Calibri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4B834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CSI-RS ports (X)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B819B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 xml:space="preserve">4 CSI-RS Ports (2,1) for 4 Layer </w:t>
            </w:r>
          </w:p>
          <w:p w14:paraId="53F7BB33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8 CSI-RS Ports (4,1) for 8 Layer</w:t>
            </w:r>
          </w:p>
        </w:tc>
        <w:tc>
          <w:tcPr>
            <w:tcW w:w="1984" w:type="dxa"/>
            <w:gridSpan w:val="2"/>
            <w:vAlign w:val="center"/>
          </w:tcPr>
          <w:p w14:paraId="61D56D97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8 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CSI-RS Ports (4,1)</w:t>
            </w:r>
          </w:p>
        </w:tc>
        <w:tc>
          <w:tcPr>
            <w:tcW w:w="1704" w:type="dxa"/>
            <w:vAlign w:val="center"/>
          </w:tcPr>
          <w:p w14:paraId="53DA206E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>TBD</w:t>
            </w:r>
          </w:p>
        </w:tc>
      </w:tr>
      <w:tr w:rsidR="00CD1BCC" w:rsidRPr="00B7704E" w14:paraId="3BE1C0C8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1328BF0C" w14:textId="77777777" w:rsidR="00CD1BCC" w:rsidRPr="00D10C5E" w:rsidRDefault="00CD1BCC" w:rsidP="009E79BF">
            <w:pPr>
              <w:spacing w:after="0" w:line="256" w:lineRule="auto"/>
              <w:rPr>
                <w:rFonts w:ascii="Arial" w:eastAsia="Calibri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5F0A0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Density (ρ)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CE59E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CD1BCC" w:rsidRPr="00B7704E" w14:paraId="267C2B91" w14:textId="77777777" w:rsidTr="009E79BF">
        <w:trPr>
          <w:jc w:val="center"/>
        </w:trPr>
        <w:tc>
          <w:tcPr>
            <w:tcW w:w="1555" w:type="dxa"/>
            <w:vMerge/>
            <w:vAlign w:val="center"/>
            <w:hideMark/>
          </w:tcPr>
          <w:p w14:paraId="5EAD7F16" w14:textId="77777777" w:rsidR="00CD1BCC" w:rsidRPr="00D10C5E" w:rsidRDefault="00CD1BCC" w:rsidP="009E79BF">
            <w:pPr>
              <w:spacing w:after="0" w:line="256" w:lineRule="auto"/>
              <w:rPr>
                <w:rFonts w:ascii="Arial" w:eastAsia="Calibri" w:hAnsi="Arial"/>
                <w:sz w:val="18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1654E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First OFDM symbol in the PRB used for CSI-RS (l0)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833E9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(13)</w:t>
            </w:r>
          </w:p>
        </w:tc>
      </w:tr>
      <w:tr w:rsidR="00CD1BCC" w:rsidRPr="00B7704E" w14:paraId="15F990A9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01CD1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CQI/RI/PMI delay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27D0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N/A</w:t>
            </w:r>
          </w:p>
        </w:tc>
        <w:tc>
          <w:tcPr>
            <w:tcW w:w="1844" w:type="dxa"/>
          </w:tcPr>
          <w:p w14:paraId="3BCA1EA5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6.5 ms</w:t>
            </w:r>
          </w:p>
        </w:tc>
        <w:tc>
          <w:tcPr>
            <w:tcW w:w="1844" w:type="dxa"/>
            <w:gridSpan w:val="2"/>
          </w:tcPr>
          <w:p w14:paraId="54066FBD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N/A</w:t>
            </w:r>
          </w:p>
        </w:tc>
      </w:tr>
      <w:tr w:rsidR="00CD1BCC" w:rsidRPr="00B7704E" w14:paraId="396C7789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F658F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Number of HARQ Processes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7E157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8</w:t>
            </w:r>
          </w:p>
        </w:tc>
      </w:tr>
      <w:tr w:rsidR="00CD1BCC" w:rsidRPr="00B7704E" w14:paraId="5FD85F1D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28DB3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Maximum HARQ transmissions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2D814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4</w:t>
            </w:r>
          </w:p>
        </w:tc>
      </w:tr>
      <w:tr w:rsidR="00CD1BCC" w:rsidRPr="00B7704E" w14:paraId="3AC37F0C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5D24D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Channel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Models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83A0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The purpose of the study item.</w:t>
            </w:r>
          </w:p>
        </w:tc>
      </w:tr>
      <w:tr w:rsidR="00CD1BCC" w:rsidRPr="00B7704E" w14:paraId="590840D7" w14:textId="77777777" w:rsidTr="009E79BF">
        <w:trPr>
          <w:jc w:val="center"/>
        </w:trPr>
        <w:tc>
          <w:tcPr>
            <w:tcW w:w="41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DB4BD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Testing Metric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BBE81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Full Throughput Curves</w:t>
            </w:r>
          </w:p>
        </w:tc>
      </w:tr>
      <w:tr w:rsidR="00CD1BCC" w:rsidRPr="00B7704E" w14:paraId="1F840B95" w14:textId="77777777" w:rsidTr="009E79BF">
        <w:trPr>
          <w:jc w:val="center"/>
        </w:trPr>
        <w:tc>
          <w:tcPr>
            <w:tcW w:w="155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C5A1D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sv-SE"/>
              </w:rPr>
              <w:t>Channel Geometry (CDL)</w:t>
            </w:r>
          </w:p>
        </w:tc>
        <w:tc>
          <w:tcPr>
            <w:tcW w:w="2551" w:type="dxa"/>
          </w:tcPr>
          <w:p w14:paraId="6B09D47D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 xml:space="preserve"> LCS UE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9A3F6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α = 180°, β=0°, γ = 0°</w:t>
            </w:r>
          </w:p>
        </w:tc>
      </w:tr>
      <w:tr w:rsidR="00CD1BCC" w:rsidRPr="00B7704E" w14:paraId="729733D0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064F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19A7BA80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LCS gNodeB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A8402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α = 0°, β=10°, γ = 0°</w:t>
            </w:r>
          </w:p>
        </w:tc>
      </w:tr>
      <w:tr w:rsidR="00CD1BCC" w:rsidRPr="00B7704E" w14:paraId="1C3A6CEB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B2C4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2EF5DAF4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GCS UE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D7CA3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Height = 1.5 m; Azimuth = 0; X Coordinate = 100 m</w:t>
            </w:r>
          </w:p>
          <w:p w14:paraId="54034351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1BCC" w:rsidRPr="00B7704E" w14:paraId="6AE4C40C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13BD5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7B11004A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GCS gNodeB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13A3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Height = 25 m; Azimuth = 0; X Coordinate = 0 m</w:t>
            </w:r>
          </w:p>
          <w:p w14:paraId="330F3EB0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1BCC" w:rsidRPr="00B7704E" w14:paraId="5AB44F16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1DF97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2B2B9EF7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BS Antenna Polarisation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E2DEA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(+45, -45)</w:t>
            </w:r>
          </w:p>
        </w:tc>
      </w:tr>
      <w:tr w:rsidR="00CD1BCC" w:rsidRPr="00B7704E" w14:paraId="56AA3335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DA1B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1C9E12DB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BS Radiation Pattern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61540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ko-KR"/>
              </w:rPr>
              <w:t>defined in TR38.901 Table 7.3-1.</w:t>
            </w:r>
          </w:p>
        </w:tc>
      </w:tr>
      <w:tr w:rsidR="00CD1BCC" w:rsidRPr="00B7704E" w14:paraId="39D47DC6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B54F0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48766F7A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UE Antenna Polarisation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7191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(0, 90)</w:t>
            </w:r>
          </w:p>
        </w:tc>
      </w:tr>
      <w:tr w:rsidR="00CD1BCC" w:rsidRPr="00B7704E" w14:paraId="1B27F8E3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F451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554E9AAC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UE Antenna Radiation Pattern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8AC1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Om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idirectional</w:t>
            </w:r>
          </w:p>
        </w:tc>
      </w:tr>
      <w:tr w:rsidR="00CD1BCC" w:rsidRPr="00B7704E" w14:paraId="0CB9FA4C" w14:textId="77777777" w:rsidTr="009E79BF">
        <w:trPr>
          <w:jc w:val="center"/>
        </w:trPr>
        <w:tc>
          <w:tcPr>
            <w:tcW w:w="155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3F015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51" w:type="dxa"/>
          </w:tcPr>
          <w:p w14:paraId="4B9E4ABE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Antenna Panel Placement</w:t>
            </w:r>
          </w:p>
        </w:tc>
        <w:tc>
          <w:tcPr>
            <w:tcW w:w="5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63132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YZ Plane</w:t>
            </w:r>
          </w:p>
        </w:tc>
      </w:tr>
    </w:tbl>
    <w:p w14:paraId="55C3F2C0" w14:textId="77777777" w:rsidR="00CD1BCC" w:rsidRDefault="00CD1BCC" w:rsidP="00CD1BCC">
      <w:pPr>
        <w:spacing w:after="0"/>
        <w:rPr>
          <w:lang w:eastAsia="zh-CN"/>
        </w:rPr>
      </w:pPr>
    </w:p>
    <w:p w14:paraId="76A1E91F" w14:textId="0257008B" w:rsidR="00F724BA" w:rsidRPr="00166A00" w:rsidRDefault="00F724BA" w:rsidP="00F724BA">
      <w:pPr>
        <w:jc w:val="both"/>
        <w:rPr>
          <w:i/>
          <w:iCs/>
          <w:color w:val="0070C0"/>
          <w:sz w:val="24"/>
          <w:szCs w:val="24"/>
        </w:rPr>
      </w:pPr>
      <w:r w:rsidRPr="00166A00">
        <w:rPr>
          <w:i/>
          <w:iCs/>
          <w:color w:val="0070C0"/>
          <w:sz w:val="24"/>
          <w:szCs w:val="24"/>
        </w:rPr>
        <w:t xml:space="preserve">--------------------------------------------- </w:t>
      </w:r>
      <w:r>
        <w:rPr>
          <w:i/>
          <w:iCs/>
          <w:color w:val="0070C0"/>
          <w:sz w:val="24"/>
          <w:szCs w:val="24"/>
        </w:rPr>
        <w:t>End</w:t>
      </w:r>
      <w:r w:rsidRPr="00166A00">
        <w:rPr>
          <w:i/>
          <w:iCs/>
          <w:color w:val="0070C0"/>
          <w:sz w:val="24"/>
          <w:szCs w:val="24"/>
        </w:rPr>
        <w:t xml:space="preserve"> of text proposal -----------------------------------------------</w:t>
      </w:r>
    </w:p>
    <w:p w14:paraId="51ED1F3D" w14:textId="77777777" w:rsidR="004C6B98" w:rsidRPr="005C4515" w:rsidRDefault="004C6B98" w:rsidP="005C4515">
      <w:pPr>
        <w:rPr>
          <w:lang w:val="en-GB"/>
        </w:rPr>
      </w:pPr>
    </w:p>
    <w:p w14:paraId="3E76CBA4" w14:textId="77777777" w:rsidR="00011E65" w:rsidRDefault="00D30F30">
      <w:pPr>
        <w:pStyle w:val="RAN4H1"/>
      </w:pPr>
      <w:r>
        <w:t>References</w:t>
      </w:r>
    </w:p>
    <w:p w14:paraId="389B8EA9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bookmarkStart w:id="5" w:name="_Ref114500673"/>
      <w:bookmarkStart w:id="6" w:name="_Ref130994624"/>
      <w:bookmarkEnd w:id="5"/>
      <w:r w:rsidRPr="00BC6993">
        <w:t>R4-2419782, Way Forward for [113][320] NR_SCM, RAN4#113, Nov 2024.</w:t>
      </w:r>
      <w:bookmarkEnd w:id="2"/>
      <w:bookmarkEnd w:id="6"/>
    </w:p>
    <w:sectPr w:rsidR="00AE27D6" w:rsidRPr="00BC6993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89B34" w14:textId="77777777" w:rsidR="002307E2" w:rsidRDefault="002307E2">
      <w:pPr>
        <w:spacing w:line="240" w:lineRule="auto"/>
      </w:pPr>
      <w:r>
        <w:separator/>
      </w:r>
    </w:p>
  </w:endnote>
  <w:endnote w:type="continuationSeparator" w:id="0">
    <w:p w14:paraId="763C3243" w14:textId="77777777" w:rsidR="002307E2" w:rsidRDefault="002307E2">
      <w:pPr>
        <w:spacing w:line="240" w:lineRule="auto"/>
      </w:pPr>
      <w:r>
        <w:continuationSeparator/>
      </w:r>
    </w:p>
  </w:endnote>
  <w:endnote w:type="continuationNotice" w:id="1">
    <w:p w14:paraId="6E3B7781" w14:textId="77777777" w:rsidR="002307E2" w:rsidRDefault="002307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1D11" w14:textId="77777777" w:rsidR="002307E2" w:rsidRDefault="002307E2">
      <w:pPr>
        <w:spacing w:after="0"/>
      </w:pPr>
      <w:r>
        <w:separator/>
      </w:r>
    </w:p>
  </w:footnote>
  <w:footnote w:type="continuationSeparator" w:id="0">
    <w:p w14:paraId="268B2C6D" w14:textId="77777777" w:rsidR="002307E2" w:rsidRDefault="002307E2">
      <w:pPr>
        <w:spacing w:after="0"/>
      </w:pPr>
      <w:r>
        <w:continuationSeparator/>
      </w:r>
    </w:p>
  </w:footnote>
  <w:footnote w:type="continuationNotice" w:id="1">
    <w:p w14:paraId="1D42DE17" w14:textId="77777777" w:rsidR="002307E2" w:rsidRDefault="002307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C7D44"/>
    <w:multiLevelType w:val="hybridMultilevel"/>
    <w:tmpl w:val="004CBAAE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CCC1014"/>
    <w:multiLevelType w:val="hybridMultilevel"/>
    <w:tmpl w:val="04163F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371ED"/>
    <w:multiLevelType w:val="hybridMultilevel"/>
    <w:tmpl w:val="E14EFF8E"/>
    <w:lvl w:ilvl="0" w:tplc="0809001B">
      <w:start w:val="1"/>
      <w:numFmt w:val="lowerRoman"/>
      <w:lvlText w:val="%1."/>
      <w:lvlJc w:val="righ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 w:tentative="1">
      <w:start w:val="1"/>
      <w:numFmt w:val="lowerRoman"/>
      <w:lvlText w:val="%3."/>
      <w:lvlJc w:val="right"/>
      <w:pPr>
        <w:ind w:left="3780" w:hanging="180"/>
      </w:pPr>
    </w:lvl>
    <w:lvl w:ilvl="3" w:tplc="0809000F" w:tentative="1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602759088">
    <w:abstractNumId w:val="6"/>
  </w:num>
  <w:num w:numId="2" w16cid:durableId="1027365826">
    <w:abstractNumId w:val="2"/>
  </w:num>
  <w:num w:numId="3" w16cid:durableId="994257273">
    <w:abstractNumId w:val="4"/>
  </w:num>
  <w:num w:numId="4" w16cid:durableId="1554653223">
    <w:abstractNumId w:val="3"/>
  </w:num>
  <w:num w:numId="5" w16cid:durableId="1904486159">
    <w:abstractNumId w:val="0"/>
  </w:num>
  <w:num w:numId="6" w16cid:durableId="1175075849">
    <w:abstractNumId w:val="5"/>
  </w:num>
  <w:num w:numId="7" w16cid:durableId="17028977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6108542">
    <w:abstractNumId w:val="7"/>
  </w:num>
  <w:num w:numId="9" w16cid:durableId="10547673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2913">
    <w:abstractNumId w:val="1"/>
  </w:num>
  <w:num w:numId="11" w16cid:durableId="3717329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875"/>
    <w:rsid w:val="0004345E"/>
    <w:rsid w:val="00044F76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584B"/>
    <w:rsid w:val="00067F1C"/>
    <w:rsid w:val="00070697"/>
    <w:rsid w:val="00070938"/>
    <w:rsid w:val="00070DE0"/>
    <w:rsid w:val="00073591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90E18"/>
    <w:rsid w:val="00091341"/>
    <w:rsid w:val="000914F8"/>
    <w:rsid w:val="00091534"/>
    <w:rsid w:val="00091587"/>
    <w:rsid w:val="00093201"/>
    <w:rsid w:val="000938DA"/>
    <w:rsid w:val="00095B53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231F"/>
    <w:rsid w:val="000A4AD5"/>
    <w:rsid w:val="000A58C2"/>
    <w:rsid w:val="000A5B54"/>
    <w:rsid w:val="000A72DE"/>
    <w:rsid w:val="000A734C"/>
    <w:rsid w:val="000A7ABD"/>
    <w:rsid w:val="000B0056"/>
    <w:rsid w:val="000B00BC"/>
    <w:rsid w:val="000B162F"/>
    <w:rsid w:val="000B20E5"/>
    <w:rsid w:val="000B2E94"/>
    <w:rsid w:val="000B2F33"/>
    <w:rsid w:val="000B3386"/>
    <w:rsid w:val="000B3928"/>
    <w:rsid w:val="000B4557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1D70"/>
    <w:rsid w:val="000D2F54"/>
    <w:rsid w:val="000D31B7"/>
    <w:rsid w:val="000D3F9C"/>
    <w:rsid w:val="000D4102"/>
    <w:rsid w:val="000D479A"/>
    <w:rsid w:val="000D5A9A"/>
    <w:rsid w:val="000D6660"/>
    <w:rsid w:val="000D72CB"/>
    <w:rsid w:val="000D7D65"/>
    <w:rsid w:val="000D7F54"/>
    <w:rsid w:val="000E1786"/>
    <w:rsid w:val="000E1FBC"/>
    <w:rsid w:val="000E4990"/>
    <w:rsid w:val="000E5DED"/>
    <w:rsid w:val="000E78EC"/>
    <w:rsid w:val="000E7D7D"/>
    <w:rsid w:val="000F0238"/>
    <w:rsid w:val="000F03A3"/>
    <w:rsid w:val="000F176C"/>
    <w:rsid w:val="000F1CC7"/>
    <w:rsid w:val="000F2084"/>
    <w:rsid w:val="000F4E7C"/>
    <w:rsid w:val="000F5648"/>
    <w:rsid w:val="000F575F"/>
    <w:rsid w:val="000F5AFE"/>
    <w:rsid w:val="000F5DAB"/>
    <w:rsid w:val="000F65F2"/>
    <w:rsid w:val="000F6DA8"/>
    <w:rsid w:val="001000D8"/>
    <w:rsid w:val="0010087B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0A2"/>
    <w:rsid w:val="00114994"/>
    <w:rsid w:val="00114CAA"/>
    <w:rsid w:val="00115B88"/>
    <w:rsid w:val="0011609D"/>
    <w:rsid w:val="001177EA"/>
    <w:rsid w:val="00117949"/>
    <w:rsid w:val="00117E98"/>
    <w:rsid w:val="00120D3B"/>
    <w:rsid w:val="00122297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F6A"/>
    <w:rsid w:val="00133913"/>
    <w:rsid w:val="00134301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55AD"/>
    <w:rsid w:val="00147154"/>
    <w:rsid w:val="00147DCF"/>
    <w:rsid w:val="00147ECF"/>
    <w:rsid w:val="001503C0"/>
    <w:rsid w:val="001503E4"/>
    <w:rsid w:val="00150822"/>
    <w:rsid w:val="00150F5E"/>
    <w:rsid w:val="00151D87"/>
    <w:rsid w:val="00152C0B"/>
    <w:rsid w:val="00153299"/>
    <w:rsid w:val="00153BED"/>
    <w:rsid w:val="0015430F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D0B"/>
    <w:rsid w:val="001913EB"/>
    <w:rsid w:val="0019164F"/>
    <w:rsid w:val="00191746"/>
    <w:rsid w:val="0019472E"/>
    <w:rsid w:val="00196250"/>
    <w:rsid w:val="00197E7A"/>
    <w:rsid w:val="001A0783"/>
    <w:rsid w:val="001A0E4B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B6C"/>
    <w:rsid w:val="001B02A0"/>
    <w:rsid w:val="001B2370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01B"/>
    <w:rsid w:val="001F0B92"/>
    <w:rsid w:val="001F11F1"/>
    <w:rsid w:val="001F3B5E"/>
    <w:rsid w:val="001F4410"/>
    <w:rsid w:val="001F444E"/>
    <w:rsid w:val="001F52D5"/>
    <w:rsid w:val="001F6678"/>
    <w:rsid w:val="002000A0"/>
    <w:rsid w:val="002001CD"/>
    <w:rsid w:val="0020148E"/>
    <w:rsid w:val="0020180C"/>
    <w:rsid w:val="00202547"/>
    <w:rsid w:val="002025A2"/>
    <w:rsid w:val="00202609"/>
    <w:rsid w:val="002032F8"/>
    <w:rsid w:val="002041C5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CD7"/>
    <w:rsid w:val="00224174"/>
    <w:rsid w:val="00224CE4"/>
    <w:rsid w:val="002251EF"/>
    <w:rsid w:val="00225207"/>
    <w:rsid w:val="002277AD"/>
    <w:rsid w:val="002279F1"/>
    <w:rsid w:val="00227D30"/>
    <w:rsid w:val="002307E2"/>
    <w:rsid w:val="00232C61"/>
    <w:rsid w:val="00233D7E"/>
    <w:rsid w:val="0023500C"/>
    <w:rsid w:val="00235F5C"/>
    <w:rsid w:val="00241829"/>
    <w:rsid w:val="0024409A"/>
    <w:rsid w:val="002454E8"/>
    <w:rsid w:val="00250403"/>
    <w:rsid w:val="00250545"/>
    <w:rsid w:val="0025223B"/>
    <w:rsid w:val="00252FC0"/>
    <w:rsid w:val="00253020"/>
    <w:rsid w:val="00254A37"/>
    <w:rsid w:val="00254F1E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4CE8"/>
    <w:rsid w:val="00265C4A"/>
    <w:rsid w:val="00267D9F"/>
    <w:rsid w:val="00270067"/>
    <w:rsid w:val="00271691"/>
    <w:rsid w:val="002716CD"/>
    <w:rsid w:val="0027182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3F07"/>
    <w:rsid w:val="00285862"/>
    <w:rsid w:val="00285D19"/>
    <w:rsid w:val="00286B2E"/>
    <w:rsid w:val="00286BE2"/>
    <w:rsid w:val="002871A1"/>
    <w:rsid w:val="00287D3C"/>
    <w:rsid w:val="00290C68"/>
    <w:rsid w:val="00290E38"/>
    <w:rsid w:val="002918E6"/>
    <w:rsid w:val="00291CEF"/>
    <w:rsid w:val="0029298D"/>
    <w:rsid w:val="0029333D"/>
    <w:rsid w:val="002935EA"/>
    <w:rsid w:val="002939BC"/>
    <w:rsid w:val="002945E9"/>
    <w:rsid w:val="0029543C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DF3"/>
    <w:rsid w:val="002A4BDF"/>
    <w:rsid w:val="002A6E38"/>
    <w:rsid w:val="002A6F32"/>
    <w:rsid w:val="002B06CF"/>
    <w:rsid w:val="002B1185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F21"/>
    <w:rsid w:val="002B69EA"/>
    <w:rsid w:val="002B79C6"/>
    <w:rsid w:val="002B7A2A"/>
    <w:rsid w:val="002B7AB4"/>
    <w:rsid w:val="002B7AFE"/>
    <w:rsid w:val="002C047A"/>
    <w:rsid w:val="002C0BB9"/>
    <w:rsid w:val="002C1192"/>
    <w:rsid w:val="002C1D5F"/>
    <w:rsid w:val="002C22C3"/>
    <w:rsid w:val="002C2D19"/>
    <w:rsid w:val="002C2EBD"/>
    <w:rsid w:val="002C2FFF"/>
    <w:rsid w:val="002C364B"/>
    <w:rsid w:val="002C49AA"/>
    <w:rsid w:val="002C4ED6"/>
    <w:rsid w:val="002C4EE2"/>
    <w:rsid w:val="002C5A3E"/>
    <w:rsid w:val="002C5E3B"/>
    <w:rsid w:val="002C6B5A"/>
    <w:rsid w:val="002C71AC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5EC5"/>
    <w:rsid w:val="002D5F83"/>
    <w:rsid w:val="002D65EA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4768"/>
    <w:rsid w:val="002E6AF0"/>
    <w:rsid w:val="002E6DED"/>
    <w:rsid w:val="002E7C38"/>
    <w:rsid w:val="002E7DB0"/>
    <w:rsid w:val="002F0A0A"/>
    <w:rsid w:val="002F1B41"/>
    <w:rsid w:val="002F3466"/>
    <w:rsid w:val="002F3498"/>
    <w:rsid w:val="002F3646"/>
    <w:rsid w:val="002F4020"/>
    <w:rsid w:val="002F42F7"/>
    <w:rsid w:val="002F433D"/>
    <w:rsid w:val="002F50D7"/>
    <w:rsid w:val="002F50FC"/>
    <w:rsid w:val="002F6E84"/>
    <w:rsid w:val="002F7CD5"/>
    <w:rsid w:val="0030020E"/>
    <w:rsid w:val="003008C3"/>
    <w:rsid w:val="00300956"/>
    <w:rsid w:val="00303A59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E1B"/>
    <w:rsid w:val="00315F83"/>
    <w:rsid w:val="00317187"/>
    <w:rsid w:val="003177A6"/>
    <w:rsid w:val="00317AA2"/>
    <w:rsid w:val="003200C7"/>
    <w:rsid w:val="00321499"/>
    <w:rsid w:val="0032223F"/>
    <w:rsid w:val="00322CCB"/>
    <w:rsid w:val="003231E8"/>
    <w:rsid w:val="00323F28"/>
    <w:rsid w:val="003248A2"/>
    <w:rsid w:val="0032499A"/>
    <w:rsid w:val="0032534B"/>
    <w:rsid w:val="0032652A"/>
    <w:rsid w:val="00326582"/>
    <w:rsid w:val="003272DC"/>
    <w:rsid w:val="0032733C"/>
    <w:rsid w:val="003277CB"/>
    <w:rsid w:val="0032797F"/>
    <w:rsid w:val="00327F16"/>
    <w:rsid w:val="00330343"/>
    <w:rsid w:val="00331A6C"/>
    <w:rsid w:val="00332F51"/>
    <w:rsid w:val="003340EA"/>
    <w:rsid w:val="003341F7"/>
    <w:rsid w:val="00335D4D"/>
    <w:rsid w:val="00336F85"/>
    <w:rsid w:val="0033740C"/>
    <w:rsid w:val="003404C5"/>
    <w:rsid w:val="00341962"/>
    <w:rsid w:val="00341CD8"/>
    <w:rsid w:val="00341F5C"/>
    <w:rsid w:val="00342A82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298C"/>
    <w:rsid w:val="00362BB4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1F6"/>
    <w:rsid w:val="0036528F"/>
    <w:rsid w:val="00366B74"/>
    <w:rsid w:val="00367EF1"/>
    <w:rsid w:val="0037136A"/>
    <w:rsid w:val="003713EC"/>
    <w:rsid w:val="003750F3"/>
    <w:rsid w:val="00375E21"/>
    <w:rsid w:val="00376A57"/>
    <w:rsid w:val="00377EEF"/>
    <w:rsid w:val="00380076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59E"/>
    <w:rsid w:val="0039567A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710A"/>
    <w:rsid w:val="003A7655"/>
    <w:rsid w:val="003A79BD"/>
    <w:rsid w:val="003B0508"/>
    <w:rsid w:val="003B18F5"/>
    <w:rsid w:val="003B2844"/>
    <w:rsid w:val="003B29FD"/>
    <w:rsid w:val="003B3219"/>
    <w:rsid w:val="003B3508"/>
    <w:rsid w:val="003B3630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A5"/>
    <w:rsid w:val="003C41A2"/>
    <w:rsid w:val="003C4FDE"/>
    <w:rsid w:val="003D0358"/>
    <w:rsid w:val="003D2718"/>
    <w:rsid w:val="003D30C3"/>
    <w:rsid w:val="003D33E0"/>
    <w:rsid w:val="003D41E2"/>
    <w:rsid w:val="003D4544"/>
    <w:rsid w:val="003D462E"/>
    <w:rsid w:val="003D49A8"/>
    <w:rsid w:val="003D4FF9"/>
    <w:rsid w:val="003D72E6"/>
    <w:rsid w:val="003D7930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FF4"/>
    <w:rsid w:val="003F10FC"/>
    <w:rsid w:val="003F152B"/>
    <w:rsid w:val="003F341F"/>
    <w:rsid w:val="003F3C6D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107EA"/>
    <w:rsid w:val="00410A67"/>
    <w:rsid w:val="00410B91"/>
    <w:rsid w:val="00410D48"/>
    <w:rsid w:val="004114AB"/>
    <w:rsid w:val="004121BD"/>
    <w:rsid w:val="00412BA9"/>
    <w:rsid w:val="004135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266F"/>
    <w:rsid w:val="0042367B"/>
    <w:rsid w:val="00423F93"/>
    <w:rsid w:val="0042616E"/>
    <w:rsid w:val="00426CBE"/>
    <w:rsid w:val="0042706C"/>
    <w:rsid w:val="00427404"/>
    <w:rsid w:val="004274AB"/>
    <w:rsid w:val="00430406"/>
    <w:rsid w:val="00430C60"/>
    <w:rsid w:val="00431885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2CED"/>
    <w:rsid w:val="00443888"/>
    <w:rsid w:val="00443DB6"/>
    <w:rsid w:val="00446222"/>
    <w:rsid w:val="00451076"/>
    <w:rsid w:val="004510C1"/>
    <w:rsid w:val="004515D8"/>
    <w:rsid w:val="00451B77"/>
    <w:rsid w:val="004526D3"/>
    <w:rsid w:val="004543A2"/>
    <w:rsid w:val="004544C6"/>
    <w:rsid w:val="00454B06"/>
    <w:rsid w:val="0045592D"/>
    <w:rsid w:val="00456E4E"/>
    <w:rsid w:val="00456FFA"/>
    <w:rsid w:val="00460C4C"/>
    <w:rsid w:val="00460FA6"/>
    <w:rsid w:val="004616C1"/>
    <w:rsid w:val="004635D6"/>
    <w:rsid w:val="004637BB"/>
    <w:rsid w:val="00463B3F"/>
    <w:rsid w:val="00463BF5"/>
    <w:rsid w:val="00464618"/>
    <w:rsid w:val="00465C2B"/>
    <w:rsid w:val="00465F00"/>
    <w:rsid w:val="00467F47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0F28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4204"/>
    <w:rsid w:val="004953E2"/>
    <w:rsid w:val="00495F86"/>
    <w:rsid w:val="00496606"/>
    <w:rsid w:val="00497097"/>
    <w:rsid w:val="004A239D"/>
    <w:rsid w:val="004A2DBB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1CCE"/>
    <w:rsid w:val="004B284D"/>
    <w:rsid w:val="004B28E9"/>
    <w:rsid w:val="004B3115"/>
    <w:rsid w:val="004B31E8"/>
    <w:rsid w:val="004B3F39"/>
    <w:rsid w:val="004B4BCA"/>
    <w:rsid w:val="004B521E"/>
    <w:rsid w:val="004B70EC"/>
    <w:rsid w:val="004B7EAC"/>
    <w:rsid w:val="004C07CE"/>
    <w:rsid w:val="004C12EB"/>
    <w:rsid w:val="004C1DB7"/>
    <w:rsid w:val="004C213F"/>
    <w:rsid w:val="004C3627"/>
    <w:rsid w:val="004C3B56"/>
    <w:rsid w:val="004C3F5B"/>
    <w:rsid w:val="004C43BF"/>
    <w:rsid w:val="004C5285"/>
    <w:rsid w:val="004C5AB6"/>
    <w:rsid w:val="004C6B98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5A80"/>
    <w:rsid w:val="004D679C"/>
    <w:rsid w:val="004D7EA6"/>
    <w:rsid w:val="004E0653"/>
    <w:rsid w:val="004E06B8"/>
    <w:rsid w:val="004E181C"/>
    <w:rsid w:val="004E2483"/>
    <w:rsid w:val="004E2739"/>
    <w:rsid w:val="004E3D7D"/>
    <w:rsid w:val="004E4795"/>
    <w:rsid w:val="004E5E66"/>
    <w:rsid w:val="004E5E69"/>
    <w:rsid w:val="004E7ADB"/>
    <w:rsid w:val="004F0A90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99F"/>
    <w:rsid w:val="00520470"/>
    <w:rsid w:val="00521576"/>
    <w:rsid w:val="005216B8"/>
    <w:rsid w:val="00522AE5"/>
    <w:rsid w:val="00523288"/>
    <w:rsid w:val="005240CC"/>
    <w:rsid w:val="00524356"/>
    <w:rsid w:val="005250E6"/>
    <w:rsid w:val="00525151"/>
    <w:rsid w:val="00525FB1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4994"/>
    <w:rsid w:val="005655ED"/>
    <w:rsid w:val="00566342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883"/>
    <w:rsid w:val="00580B50"/>
    <w:rsid w:val="00580BB9"/>
    <w:rsid w:val="005817AB"/>
    <w:rsid w:val="005836F8"/>
    <w:rsid w:val="00584CCA"/>
    <w:rsid w:val="005855AA"/>
    <w:rsid w:val="005860C3"/>
    <w:rsid w:val="005876E0"/>
    <w:rsid w:val="0059045E"/>
    <w:rsid w:val="005913B0"/>
    <w:rsid w:val="0059144E"/>
    <w:rsid w:val="0059147F"/>
    <w:rsid w:val="00591648"/>
    <w:rsid w:val="005918FA"/>
    <w:rsid w:val="00591EBC"/>
    <w:rsid w:val="00592638"/>
    <w:rsid w:val="00592A86"/>
    <w:rsid w:val="00594763"/>
    <w:rsid w:val="005947F7"/>
    <w:rsid w:val="0059518A"/>
    <w:rsid w:val="00596DB9"/>
    <w:rsid w:val="005A03D6"/>
    <w:rsid w:val="005A1B7E"/>
    <w:rsid w:val="005A237C"/>
    <w:rsid w:val="005A2E69"/>
    <w:rsid w:val="005A2E6D"/>
    <w:rsid w:val="005A3DDE"/>
    <w:rsid w:val="005A558D"/>
    <w:rsid w:val="005A55A4"/>
    <w:rsid w:val="005A574F"/>
    <w:rsid w:val="005A66FC"/>
    <w:rsid w:val="005A7774"/>
    <w:rsid w:val="005A7A47"/>
    <w:rsid w:val="005B1923"/>
    <w:rsid w:val="005B3262"/>
    <w:rsid w:val="005B3842"/>
    <w:rsid w:val="005B41C2"/>
    <w:rsid w:val="005B43D8"/>
    <w:rsid w:val="005B4801"/>
    <w:rsid w:val="005B5689"/>
    <w:rsid w:val="005B587D"/>
    <w:rsid w:val="005B609B"/>
    <w:rsid w:val="005B6A02"/>
    <w:rsid w:val="005C0812"/>
    <w:rsid w:val="005C2202"/>
    <w:rsid w:val="005C23A4"/>
    <w:rsid w:val="005C2AC4"/>
    <w:rsid w:val="005C2D04"/>
    <w:rsid w:val="005C4515"/>
    <w:rsid w:val="005C6257"/>
    <w:rsid w:val="005D0879"/>
    <w:rsid w:val="005D1363"/>
    <w:rsid w:val="005D1CDF"/>
    <w:rsid w:val="005D2466"/>
    <w:rsid w:val="005D295C"/>
    <w:rsid w:val="005D2BB7"/>
    <w:rsid w:val="005D2D0A"/>
    <w:rsid w:val="005D4E8C"/>
    <w:rsid w:val="005E1FC6"/>
    <w:rsid w:val="005E2740"/>
    <w:rsid w:val="005E2CF7"/>
    <w:rsid w:val="005E2FCC"/>
    <w:rsid w:val="005E2FED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F7A"/>
    <w:rsid w:val="005F6419"/>
    <w:rsid w:val="005F7384"/>
    <w:rsid w:val="005F7419"/>
    <w:rsid w:val="005F7885"/>
    <w:rsid w:val="006003C7"/>
    <w:rsid w:val="00600E10"/>
    <w:rsid w:val="00600E50"/>
    <w:rsid w:val="006015F1"/>
    <w:rsid w:val="00602489"/>
    <w:rsid w:val="00603441"/>
    <w:rsid w:val="0060391C"/>
    <w:rsid w:val="00603B94"/>
    <w:rsid w:val="00603DE5"/>
    <w:rsid w:val="00604A80"/>
    <w:rsid w:val="0060543D"/>
    <w:rsid w:val="006058B4"/>
    <w:rsid w:val="00605C91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2D2A"/>
    <w:rsid w:val="006235F3"/>
    <w:rsid w:val="00624500"/>
    <w:rsid w:val="00626ACC"/>
    <w:rsid w:val="0062747D"/>
    <w:rsid w:val="00627511"/>
    <w:rsid w:val="00627F2D"/>
    <w:rsid w:val="006300C0"/>
    <w:rsid w:val="0063026D"/>
    <w:rsid w:val="00632009"/>
    <w:rsid w:val="006328E5"/>
    <w:rsid w:val="00632D29"/>
    <w:rsid w:val="0063414F"/>
    <w:rsid w:val="006348CE"/>
    <w:rsid w:val="00634B15"/>
    <w:rsid w:val="00635796"/>
    <w:rsid w:val="00636904"/>
    <w:rsid w:val="00637578"/>
    <w:rsid w:val="00637D19"/>
    <w:rsid w:val="00640500"/>
    <w:rsid w:val="006409A2"/>
    <w:rsid w:val="00641F0D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74609"/>
    <w:rsid w:val="00680C3C"/>
    <w:rsid w:val="006815B9"/>
    <w:rsid w:val="00683220"/>
    <w:rsid w:val="00683F9D"/>
    <w:rsid w:val="0068464C"/>
    <w:rsid w:val="006847E1"/>
    <w:rsid w:val="00684EC8"/>
    <w:rsid w:val="00684F81"/>
    <w:rsid w:val="00685969"/>
    <w:rsid w:val="00687FA0"/>
    <w:rsid w:val="00690660"/>
    <w:rsid w:val="006912F2"/>
    <w:rsid w:val="006918F5"/>
    <w:rsid w:val="00692579"/>
    <w:rsid w:val="00695AFB"/>
    <w:rsid w:val="006960C2"/>
    <w:rsid w:val="00696264"/>
    <w:rsid w:val="006A0524"/>
    <w:rsid w:val="006A0BEB"/>
    <w:rsid w:val="006A0F34"/>
    <w:rsid w:val="006A12C1"/>
    <w:rsid w:val="006A192D"/>
    <w:rsid w:val="006A1F2F"/>
    <w:rsid w:val="006A2FE4"/>
    <w:rsid w:val="006A35E9"/>
    <w:rsid w:val="006A3C11"/>
    <w:rsid w:val="006A42DD"/>
    <w:rsid w:val="006A45F3"/>
    <w:rsid w:val="006A5CB3"/>
    <w:rsid w:val="006A5DFC"/>
    <w:rsid w:val="006A70AA"/>
    <w:rsid w:val="006A789C"/>
    <w:rsid w:val="006B29D3"/>
    <w:rsid w:val="006B2B8E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4DA"/>
    <w:rsid w:val="006C0825"/>
    <w:rsid w:val="006C0E93"/>
    <w:rsid w:val="006C1341"/>
    <w:rsid w:val="006C179F"/>
    <w:rsid w:val="006C2EE9"/>
    <w:rsid w:val="006C3095"/>
    <w:rsid w:val="006C3EA1"/>
    <w:rsid w:val="006C5F18"/>
    <w:rsid w:val="006C607C"/>
    <w:rsid w:val="006C6842"/>
    <w:rsid w:val="006D00A2"/>
    <w:rsid w:val="006D0121"/>
    <w:rsid w:val="006D0932"/>
    <w:rsid w:val="006D14D2"/>
    <w:rsid w:val="006D1EA0"/>
    <w:rsid w:val="006D3D83"/>
    <w:rsid w:val="006D4941"/>
    <w:rsid w:val="006D4DE9"/>
    <w:rsid w:val="006D653F"/>
    <w:rsid w:val="006D6883"/>
    <w:rsid w:val="006D689A"/>
    <w:rsid w:val="006D7B1F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6F3E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665F"/>
    <w:rsid w:val="006F69E7"/>
    <w:rsid w:val="006F6DF3"/>
    <w:rsid w:val="006F70C8"/>
    <w:rsid w:val="006F7176"/>
    <w:rsid w:val="006F72A1"/>
    <w:rsid w:val="006F7321"/>
    <w:rsid w:val="007001D2"/>
    <w:rsid w:val="00701112"/>
    <w:rsid w:val="00701681"/>
    <w:rsid w:val="007021E1"/>
    <w:rsid w:val="00702A6C"/>
    <w:rsid w:val="00703315"/>
    <w:rsid w:val="00703514"/>
    <w:rsid w:val="0070381D"/>
    <w:rsid w:val="007038BC"/>
    <w:rsid w:val="00703A95"/>
    <w:rsid w:val="00703BCF"/>
    <w:rsid w:val="00703F5F"/>
    <w:rsid w:val="007041D9"/>
    <w:rsid w:val="0070480E"/>
    <w:rsid w:val="00704BFE"/>
    <w:rsid w:val="0070584A"/>
    <w:rsid w:val="0070667D"/>
    <w:rsid w:val="00706AB9"/>
    <w:rsid w:val="00707B4D"/>
    <w:rsid w:val="00707E73"/>
    <w:rsid w:val="00711279"/>
    <w:rsid w:val="0071145A"/>
    <w:rsid w:val="00711A03"/>
    <w:rsid w:val="00711F40"/>
    <w:rsid w:val="00712117"/>
    <w:rsid w:val="00712B1F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26B57"/>
    <w:rsid w:val="00730D57"/>
    <w:rsid w:val="00731430"/>
    <w:rsid w:val="00732311"/>
    <w:rsid w:val="007324E1"/>
    <w:rsid w:val="007326D6"/>
    <w:rsid w:val="00733D46"/>
    <w:rsid w:val="00733F01"/>
    <w:rsid w:val="00734F05"/>
    <w:rsid w:val="00734F3F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CD7"/>
    <w:rsid w:val="0074645C"/>
    <w:rsid w:val="00746FF8"/>
    <w:rsid w:val="00751515"/>
    <w:rsid w:val="00751DA5"/>
    <w:rsid w:val="00752CD6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6E0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561A"/>
    <w:rsid w:val="00775743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72"/>
    <w:rsid w:val="00790311"/>
    <w:rsid w:val="00791093"/>
    <w:rsid w:val="007910B7"/>
    <w:rsid w:val="00791189"/>
    <w:rsid w:val="007918C9"/>
    <w:rsid w:val="00792CF0"/>
    <w:rsid w:val="0079536E"/>
    <w:rsid w:val="007A0467"/>
    <w:rsid w:val="007A2436"/>
    <w:rsid w:val="007A2AAA"/>
    <w:rsid w:val="007A44A4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DAB"/>
    <w:rsid w:val="007B33F9"/>
    <w:rsid w:val="007B41B6"/>
    <w:rsid w:val="007B758C"/>
    <w:rsid w:val="007B7AD3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5971"/>
    <w:rsid w:val="007C5BAC"/>
    <w:rsid w:val="007C63E4"/>
    <w:rsid w:val="007C6C74"/>
    <w:rsid w:val="007C710D"/>
    <w:rsid w:val="007C7273"/>
    <w:rsid w:val="007C7588"/>
    <w:rsid w:val="007D199A"/>
    <w:rsid w:val="007D1AD0"/>
    <w:rsid w:val="007D222F"/>
    <w:rsid w:val="007D2EF3"/>
    <w:rsid w:val="007D3EA7"/>
    <w:rsid w:val="007D3ED5"/>
    <w:rsid w:val="007D487D"/>
    <w:rsid w:val="007D5424"/>
    <w:rsid w:val="007D745A"/>
    <w:rsid w:val="007D797F"/>
    <w:rsid w:val="007E00AC"/>
    <w:rsid w:val="007E08C9"/>
    <w:rsid w:val="007E1CB9"/>
    <w:rsid w:val="007E3068"/>
    <w:rsid w:val="007E3F21"/>
    <w:rsid w:val="007E47C0"/>
    <w:rsid w:val="007E5246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600A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3582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70A"/>
    <w:rsid w:val="00834A06"/>
    <w:rsid w:val="00834BAB"/>
    <w:rsid w:val="00834C0D"/>
    <w:rsid w:val="00834D11"/>
    <w:rsid w:val="00835698"/>
    <w:rsid w:val="008372BE"/>
    <w:rsid w:val="00837B8F"/>
    <w:rsid w:val="00840B51"/>
    <w:rsid w:val="00841141"/>
    <w:rsid w:val="008419D7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0E59"/>
    <w:rsid w:val="00851953"/>
    <w:rsid w:val="00851A8E"/>
    <w:rsid w:val="00851EB7"/>
    <w:rsid w:val="0085365B"/>
    <w:rsid w:val="00854507"/>
    <w:rsid w:val="008552CC"/>
    <w:rsid w:val="00857929"/>
    <w:rsid w:val="008579A8"/>
    <w:rsid w:val="00857BA7"/>
    <w:rsid w:val="00860F72"/>
    <w:rsid w:val="00861B1C"/>
    <w:rsid w:val="008620B7"/>
    <w:rsid w:val="008628E5"/>
    <w:rsid w:val="00863051"/>
    <w:rsid w:val="00863944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0C4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74CC"/>
    <w:rsid w:val="00897768"/>
    <w:rsid w:val="008A0260"/>
    <w:rsid w:val="008A1848"/>
    <w:rsid w:val="008A1935"/>
    <w:rsid w:val="008A1B8E"/>
    <w:rsid w:val="008A1BD5"/>
    <w:rsid w:val="008A1BF7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961"/>
    <w:rsid w:val="008B117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622D"/>
    <w:rsid w:val="008C6275"/>
    <w:rsid w:val="008C681B"/>
    <w:rsid w:val="008C7A59"/>
    <w:rsid w:val="008D0521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A29"/>
    <w:rsid w:val="008E5FDC"/>
    <w:rsid w:val="008E6626"/>
    <w:rsid w:val="008E7033"/>
    <w:rsid w:val="008E7CD1"/>
    <w:rsid w:val="008F04B5"/>
    <w:rsid w:val="008F1B04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7BB7"/>
    <w:rsid w:val="00910E8E"/>
    <w:rsid w:val="0091159A"/>
    <w:rsid w:val="009117D4"/>
    <w:rsid w:val="009135E1"/>
    <w:rsid w:val="009151DF"/>
    <w:rsid w:val="00915459"/>
    <w:rsid w:val="009203E1"/>
    <w:rsid w:val="009225A1"/>
    <w:rsid w:val="00925187"/>
    <w:rsid w:val="00925250"/>
    <w:rsid w:val="0092567A"/>
    <w:rsid w:val="00925962"/>
    <w:rsid w:val="0092645A"/>
    <w:rsid w:val="00930336"/>
    <w:rsid w:val="009306A6"/>
    <w:rsid w:val="00930B46"/>
    <w:rsid w:val="00930C4E"/>
    <w:rsid w:val="00931529"/>
    <w:rsid w:val="00931835"/>
    <w:rsid w:val="009333E2"/>
    <w:rsid w:val="00933D6C"/>
    <w:rsid w:val="00933FE9"/>
    <w:rsid w:val="0093507D"/>
    <w:rsid w:val="009359AD"/>
    <w:rsid w:val="00936159"/>
    <w:rsid w:val="0093673F"/>
    <w:rsid w:val="00937676"/>
    <w:rsid w:val="00937F17"/>
    <w:rsid w:val="00942216"/>
    <w:rsid w:val="0094256E"/>
    <w:rsid w:val="009429C7"/>
    <w:rsid w:val="00942A7A"/>
    <w:rsid w:val="00942D07"/>
    <w:rsid w:val="00944336"/>
    <w:rsid w:val="00944E0E"/>
    <w:rsid w:val="009450ED"/>
    <w:rsid w:val="00945DF4"/>
    <w:rsid w:val="00950FE3"/>
    <w:rsid w:val="009514BD"/>
    <w:rsid w:val="00952364"/>
    <w:rsid w:val="00953738"/>
    <w:rsid w:val="0095574D"/>
    <w:rsid w:val="00956E60"/>
    <w:rsid w:val="00957DF2"/>
    <w:rsid w:val="009609B1"/>
    <w:rsid w:val="009629B9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104F"/>
    <w:rsid w:val="009715A1"/>
    <w:rsid w:val="0097428D"/>
    <w:rsid w:val="00977E1D"/>
    <w:rsid w:val="00981078"/>
    <w:rsid w:val="00983651"/>
    <w:rsid w:val="00983716"/>
    <w:rsid w:val="00983E60"/>
    <w:rsid w:val="00985918"/>
    <w:rsid w:val="00985B61"/>
    <w:rsid w:val="00985C06"/>
    <w:rsid w:val="0098608F"/>
    <w:rsid w:val="00986253"/>
    <w:rsid w:val="00990282"/>
    <w:rsid w:val="009903A5"/>
    <w:rsid w:val="0099049E"/>
    <w:rsid w:val="00990897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318C"/>
    <w:rsid w:val="009B48EC"/>
    <w:rsid w:val="009B4BE7"/>
    <w:rsid w:val="009B7533"/>
    <w:rsid w:val="009B7B4B"/>
    <w:rsid w:val="009B7C21"/>
    <w:rsid w:val="009C1329"/>
    <w:rsid w:val="009C1ACB"/>
    <w:rsid w:val="009C1E31"/>
    <w:rsid w:val="009C31A2"/>
    <w:rsid w:val="009C5588"/>
    <w:rsid w:val="009C751C"/>
    <w:rsid w:val="009D01D3"/>
    <w:rsid w:val="009D0729"/>
    <w:rsid w:val="009D2EF8"/>
    <w:rsid w:val="009D474B"/>
    <w:rsid w:val="009D4A78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4B1A"/>
    <w:rsid w:val="009E56A7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79A"/>
    <w:rsid w:val="00A008B9"/>
    <w:rsid w:val="00A00ABD"/>
    <w:rsid w:val="00A01FC3"/>
    <w:rsid w:val="00A023E7"/>
    <w:rsid w:val="00A02AAA"/>
    <w:rsid w:val="00A0458E"/>
    <w:rsid w:val="00A04992"/>
    <w:rsid w:val="00A05169"/>
    <w:rsid w:val="00A05648"/>
    <w:rsid w:val="00A0704A"/>
    <w:rsid w:val="00A10643"/>
    <w:rsid w:val="00A106E6"/>
    <w:rsid w:val="00A10DEA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648"/>
    <w:rsid w:val="00A17B53"/>
    <w:rsid w:val="00A20644"/>
    <w:rsid w:val="00A207B6"/>
    <w:rsid w:val="00A21D71"/>
    <w:rsid w:val="00A21ED0"/>
    <w:rsid w:val="00A22B78"/>
    <w:rsid w:val="00A22D33"/>
    <w:rsid w:val="00A242F4"/>
    <w:rsid w:val="00A24F38"/>
    <w:rsid w:val="00A25AE5"/>
    <w:rsid w:val="00A266E6"/>
    <w:rsid w:val="00A2710B"/>
    <w:rsid w:val="00A2789B"/>
    <w:rsid w:val="00A3033A"/>
    <w:rsid w:val="00A30822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4EF3"/>
    <w:rsid w:val="00A368EC"/>
    <w:rsid w:val="00A36A0B"/>
    <w:rsid w:val="00A37002"/>
    <w:rsid w:val="00A37C18"/>
    <w:rsid w:val="00A40652"/>
    <w:rsid w:val="00A409AE"/>
    <w:rsid w:val="00A40A49"/>
    <w:rsid w:val="00A40F38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3032"/>
    <w:rsid w:val="00A555FA"/>
    <w:rsid w:val="00A55786"/>
    <w:rsid w:val="00A558B9"/>
    <w:rsid w:val="00A56730"/>
    <w:rsid w:val="00A57C77"/>
    <w:rsid w:val="00A615C5"/>
    <w:rsid w:val="00A618AF"/>
    <w:rsid w:val="00A62ACD"/>
    <w:rsid w:val="00A62F7F"/>
    <w:rsid w:val="00A6347C"/>
    <w:rsid w:val="00A6354E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A4A"/>
    <w:rsid w:val="00A72CB2"/>
    <w:rsid w:val="00A74307"/>
    <w:rsid w:val="00A74309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590F"/>
    <w:rsid w:val="00A86710"/>
    <w:rsid w:val="00A86D5D"/>
    <w:rsid w:val="00A872BA"/>
    <w:rsid w:val="00A87F61"/>
    <w:rsid w:val="00A90E9E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47F"/>
    <w:rsid w:val="00A958FD"/>
    <w:rsid w:val="00A9656F"/>
    <w:rsid w:val="00A96998"/>
    <w:rsid w:val="00A97CF6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D03"/>
    <w:rsid w:val="00AB37C5"/>
    <w:rsid w:val="00AC00B3"/>
    <w:rsid w:val="00AC163B"/>
    <w:rsid w:val="00AC165E"/>
    <w:rsid w:val="00AC1A8D"/>
    <w:rsid w:val="00AC30D1"/>
    <w:rsid w:val="00AC356D"/>
    <w:rsid w:val="00AC3C20"/>
    <w:rsid w:val="00AC4B08"/>
    <w:rsid w:val="00AC4BA4"/>
    <w:rsid w:val="00AC530D"/>
    <w:rsid w:val="00AC554B"/>
    <w:rsid w:val="00AC5CA7"/>
    <w:rsid w:val="00AC6058"/>
    <w:rsid w:val="00AC6958"/>
    <w:rsid w:val="00AC73E7"/>
    <w:rsid w:val="00AC75E0"/>
    <w:rsid w:val="00AC7AD5"/>
    <w:rsid w:val="00AD00AD"/>
    <w:rsid w:val="00AD0985"/>
    <w:rsid w:val="00AD09D8"/>
    <w:rsid w:val="00AD3013"/>
    <w:rsid w:val="00AD3120"/>
    <w:rsid w:val="00AD350A"/>
    <w:rsid w:val="00AD3E47"/>
    <w:rsid w:val="00AD587C"/>
    <w:rsid w:val="00AD63AB"/>
    <w:rsid w:val="00AE0F76"/>
    <w:rsid w:val="00AE27D6"/>
    <w:rsid w:val="00AE2BA5"/>
    <w:rsid w:val="00AE56B1"/>
    <w:rsid w:val="00AE61D5"/>
    <w:rsid w:val="00AE657A"/>
    <w:rsid w:val="00AE6D09"/>
    <w:rsid w:val="00AE6F89"/>
    <w:rsid w:val="00AE75E6"/>
    <w:rsid w:val="00AF0370"/>
    <w:rsid w:val="00AF0841"/>
    <w:rsid w:val="00AF0915"/>
    <w:rsid w:val="00AF14AF"/>
    <w:rsid w:val="00AF310D"/>
    <w:rsid w:val="00AF3710"/>
    <w:rsid w:val="00AF3A1F"/>
    <w:rsid w:val="00AF3A4E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2019"/>
    <w:rsid w:val="00B03AC5"/>
    <w:rsid w:val="00B03D08"/>
    <w:rsid w:val="00B04E0A"/>
    <w:rsid w:val="00B0559B"/>
    <w:rsid w:val="00B076D5"/>
    <w:rsid w:val="00B1010F"/>
    <w:rsid w:val="00B10604"/>
    <w:rsid w:val="00B11624"/>
    <w:rsid w:val="00B11B65"/>
    <w:rsid w:val="00B13672"/>
    <w:rsid w:val="00B13F20"/>
    <w:rsid w:val="00B15E08"/>
    <w:rsid w:val="00B24188"/>
    <w:rsid w:val="00B25477"/>
    <w:rsid w:val="00B2576E"/>
    <w:rsid w:val="00B25DCE"/>
    <w:rsid w:val="00B2657B"/>
    <w:rsid w:val="00B332C0"/>
    <w:rsid w:val="00B338C2"/>
    <w:rsid w:val="00B33E6C"/>
    <w:rsid w:val="00B343ED"/>
    <w:rsid w:val="00B34E33"/>
    <w:rsid w:val="00B35C01"/>
    <w:rsid w:val="00B367A0"/>
    <w:rsid w:val="00B36FD2"/>
    <w:rsid w:val="00B3765D"/>
    <w:rsid w:val="00B378B4"/>
    <w:rsid w:val="00B4021E"/>
    <w:rsid w:val="00B405E6"/>
    <w:rsid w:val="00B408B6"/>
    <w:rsid w:val="00B41678"/>
    <w:rsid w:val="00B41E45"/>
    <w:rsid w:val="00B4220D"/>
    <w:rsid w:val="00B431B3"/>
    <w:rsid w:val="00B43917"/>
    <w:rsid w:val="00B4599F"/>
    <w:rsid w:val="00B47DFC"/>
    <w:rsid w:val="00B501E9"/>
    <w:rsid w:val="00B50C0C"/>
    <w:rsid w:val="00B51ED8"/>
    <w:rsid w:val="00B52DE0"/>
    <w:rsid w:val="00B5375E"/>
    <w:rsid w:val="00B542DA"/>
    <w:rsid w:val="00B5594E"/>
    <w:rsid w:val="00B5790E"/>
    <w:rsid w:val="00B57F8F"/>
    <w:rsid w:val="00B61B7C"/>
    <w:rsid w:val="00B62325"/>
    <w:rsid w:val="00B623CC"/>
    <w:rsid w:val="00B6299A"/>
    <w:rsid w:val="00B63776"/>
    <w:rsid w:val="00B63F5C"/>
    <w:rsid w:val="00B64530"/>
    <w:rsid w:val="00B64E31"/>
    <w:rsid w:val="00B652D3"/>
    <w:rsid w:val="00B6585E"/>
    <w:rsid w:val="00B66134"/>
    <w:rsid w:val="00B661DC"/>
    <w:rsid w:val="00B676EE"/>
    <w:rsid w:val="00B71B94"/>
    <w:rsid w:val="00B72A1C"/>
    <w:rsid w:val="00B72E8A"/>
    <w:rsid w:val="00B73862"/>
    <w:rsid w:val="00B73F43"/>
    <w:rsid w:val="00B74A5D"/>
    <w:rsid w:val="00B77A4A"/>
    <w:rsid w:val="00B80059"/>
    <w:rsid w:val="00B802EB"/>
    <w:rsid w:val="00B806F8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5203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2219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7888"/>
    <w:rsid w:val="00BD01A1"/>
    <w:rsid w:val="00BD40F1"/>
    <w:rsid w:val="00BD424E"/>
    <w:rsid w:val="00BD4E0F"/>
    <w:rsid w:val="00BD4FD2"/>
    <w:rsid w:val="00BD5668"/>
    <w:rsid w:val="00BD5AC0"/>
    <w:rsid w:val="00BD6448"/>
    <w:rsid w:val="00BD7078"/>
    <w:rsid w:val="00BD71B0"/>
    <w:rsid w:val="00BD739C"/>
    <w:rsid w:val="00BE0AF6"/>
    <w:rsid w:val="00BE0C05"/>
    <w:rsid w:val="00BE1ACE"/>
    <w:rsid w:val="00BE1C05"/>
    <w:rsid w:val="00BE1F03"/>
    <w:rsid w:val="00BE2AFE"/>
    <w:rsid w:val="00BE402C"/>
    <w:rsid w:val="00BE58A7"/>
    <w:rsid w:val="00BE5BAC"/>
    <w:rsid w:val="00BE62C7"/>
    <w:rsid w:val="00BE6ECD"/>
    <w:rsid w:val="00BE7301"/>
    <w:rsid w:val="00BF19FC"/>
    <w:rsid w:val="00BF2218"/>
    <w:rsid w:val="00BF22DF"/>
    <w:rsid w:val="00BF26FF"/>
    <w:rsid w:val="00BF364A"/>
    <w:rsid w:val="00BF44DB"/>
    <w:rsid w:val="00BF4AC7"/>
    <w:rsid w:val="00BF5090"/>
    <w:rsid w:val="00BF5296"/>
    <w:rsid w:val="00BF5E23"/>
    <w:rsid w:val="00BF6D1A"/>
    <w:rsid w:val="00C001E4"/>
    <w:rsid w:val="00C00AFF"/>
    <w:rsid w:val="00C00B6D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D60"/>
    <w:rsid w:val="00C12936"/>
    <w:rsid w:val="00C1443A"/>
    <w:rsid w:val="00C146FE"/>
    <w:rsid w:val="00C14722"/>
    <w:rsid w:val="00C149B0"/>
    <w:rsid w:val="00C14A9D"/>
    <w:rsid w:val="00C14FCE"/>
    <w:rsid w:val="00C15461"/>
    <w:rsid w:val="00C1669A"/>
    <w:rsid w:val="00C166AA"/>
    <w:rsid w:val="00C1676E"/>
    <w:rsid w:val="00C16DC3"/>
    <w:rsid w:val="00C21308"/>
    <w:rsid w:val="00C22964"/>
    <w:rsid w:val="00C22EC2"/>
    <w:rsid w:val="00C236F0"/>
    <w:rsid w:val="00C246E0"/>
    <w:rsid w:val="00C2564B"/>
    <w:rsid w:val="00C26D43"/>
    <w:rsid w:val="00C26E75"/>
    <w:rsid w:val="00C30454"/>
    <w:rsid w:val="00C30E0A"/>
    <w:rsid w:val="00C30E2C"/>
    <w:rsid w:val="00C320B2"/>
    <w:rsid w:val="00C3227E"/>
    <w:rsid w:val="00C326FC"/>
    <w:rsid w:val="00C339F3"/>
    <w:rsid w:val="00C3464B"/>
    <w:rsid w:val="00C3706A"/>
    <w:rsid w:val="00C37A07"/>
    <w:rsid w:val="00C40D56"/>
    <w:rsid w:val="00C4131B"/>
    <w:rsid w:val="00C4225F"/>
    <w:rsid w:val="00C42AD3"/>
    <w:rsid w:val="00C43994"/>
    <w:rsid w:val="00C4518B"/>
    <w:rsid w:val="00C45F49"/>
    <w:rsid w:val="00C46293"/>
    <w:rsid w:val="00C46548"/>
    <w:rsid w:val="00C46A31"/>
    <w:rsid w:val="00C47917"/>
    <w:rsid w:val="00C47EDD"/>
    <w:rsid w:val="00C47F99"/>
    <w:rsid w:val="00C50EAD"/>
    <w:rsid w:val="00C50EDC"/>
    <w:rsid w:val="00C5220D"/>
    <w:rsid w:val="00C52435"/>
    <w:rsid w:val="00C52499"/>
    <w:rsid w:val="00C52B6C"/>
    <w:rsid w:val="00C55713"/>
    <w:rsid w:val="00C56106"/>
    <w:rsid w:val="00C568BC"/>
    <w:rsid w:val="00C574D5"/>
    <w:rsid w:val="00C61824"/>
    <w:rsid w:val="00C64217"/>
    <w:rsid w:val="00C66F17"/>
    <w:rsid w:val="00C7276D"/>
    <w:rsid w:val="00C72E5A"/>
    <w:rsid w:val="00C72F7D"/>
    <w:rsid w:val="00C73403"/>
    <w:rsid w:val="00C73F32"/>
    <w:rsid w:val="00C744E8"/>
    <w:rsid w:val="00C76EF4"/>
    <w:rsid w:val="00C8074A"/>
    <w:rsid w:val="00C80A5C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487"/>
    <w:rsid w:val="00C91A8E"/>
    <w:rsid w:val="00C91C17"/>
    <w:rsid w:val="00C9250C"/>
    <w:rsid w:val="00C9258C"/>
    <w:rsid w:val="00C925EB"/>
    <w:rsid w:val="00C94AB6"/>
    <w:rsid w:val="00C94B96"/>
    <w:rsid w:val="00C95258"/>
    <w:rsid w:val="00C959DD"/>
    <w:rsid w:val="00C95C5D"/>
    <w:rsid w:val="00C960FF"/>
    <w:rsid w:val="00C97617"/>
    <w:rsid w:val="00C979A0"/>
    <w:rsid w:val="00CA07F2"/>
    <w:rsid w:val="00CA0BF4"/>
    <w:rsid w:val="00CA12CB"/>
    <w:rsid w:val="00CA180C"/>
    <w:rsid w:val="00CA1C72"/>
    <w:rsid w:val="00CA2818"/>
    <w:rsid w:val="00CA340C"/>
    <w:rsid w:val="00CA3711"/>
    <w:rsid w:val="00CA3EF4"/>
    <w:rsid w:val="00CA401D"/>
    <w:rsid w:val="00CA41EF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38F"/>
    <w:rsid w:val="00CB33C0"/>
    <w:rsid w:val="00CB3DA8"/>
    <w:rsid w:val="00CB415A"/>
    <w:rsid w:val="00CB4468"/>
    <w:rsid w:val="00CB446F"/>
    <w:rsid w:val="00CB526B"/>
    <w:rsid w:val="00CB5585"/>
    <w:rsid w:val="00CB7E09"/>
    <w:rsid w:val="00CC0016"/>
    <w:rsid w:val="00CC0D04"/>
    <w:rsid w:val="00CC0FFA"/>
    <w:rsid w:val="00CC2584"/>
    <w:rsid w:val="00CC265F"/>
    <w:rsid w:val="00CC35A0"/>
    <w:rsid w:val="00CC369C"/>
    <w:rsid w:val="00CC3C22"/>
    <w:rsid w:val="00CC3D41"/>
    <w:rsid w:val="00CC3EE2"/>
    <w:rsid w:val="00CC5E91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1BCC"/>
    <w:rsid w:val="00CD35CD"/>
    <w:rsid w:val="00CD3FF0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B9C"/>
    <w:rsid w:val="00CE5ECE"/>
    <w:rsid w:val="00CE6C01"/>
    <w:rsid w:val="00CF127E"/>
    <w:rsid w:val="00CF161D"/>
    <w:rsid w:val="00CF1BB1"/>
    <w:rsid w:val="00CF256F"/>
    <w:rsid w:val="00CF3FD9"/>
    <w:rsid w:val="00CF43D5"/>
    <w:rsid w:val="00CF619B"/>
    <w:rsid w:val="00CF6D63"/>
    <w:rsid w:val="00CF7E05"/>
    <w:rsid w:val="00CF7F47"/>
    <w:rsid w:val="00D00211"/>
    <w:rsid w:val="00D00834"/>
    <w:rsid w:val="00D00CDA"/>
    <w:rsid w:val="00D00D3E"/>
    <w:rsid w:val="00D0484A"/>
    <w:rsid w:val="00D050C9"/>
    <w:rsid w:val="00D05D71"/>
    <w:rsid w:val="00D06309"/>
    <w:rsid w:val="00D0674A"/>
    <w:rsid w:val="00D06853"/>
    <w:rsid w:val="00D10C66"/>
    <w:rsid w:val="00D1259A"/>
    <w:rsid w:val="00D12F40"/>
    <w:rsid w:val="00D14652"/>
    <w:rsid w:val="00D15644"/>
    <w:rsid w:val="00D16B44"/>
    <w:rsid w:val="00D16D62"/>
    <w:rsid w:val="00D20311"/>
    <w:rsid w:val="00D217AF"/>
    <w:rsid w:val="00D22D40"/>
    <w:rsid w:val="00D2316E"/>
    <w:rsid w:val="00D2323B"/>
    <w:rsid w:val="00D23633"/>
    <w:rsid w:val="00D24A1D"/>
    <w:rsid w:val="00D27077"/>
    <w:rsid w:val="00D302C4"/>
    <w:rsid w:val="00D30337"/>
    <w:rsid w:val="00D305FA"/>
    <w:rsid w:val="00D30F30"/>
    <w:rsid w:val="00D31211"/>
    <w:rsid w:val="00D32890"/>
    <w:rsid w:val="00D33CD9"/>
    <w:rsid w:val="00D34530"/>
    <w:rsid w:val="00D351EA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12EF"/>
    <w:rsid w:val="00D51EB6"/>
    <w:rsid w:val="00D525B7"/>
    <w:rsid w:val="00D526B7"/>
    <w:rsid w:val="00D5270B"/>
    <w:rsid w:val="00D52C6A"/>
    <w:rsid w:val="00D542AE"/>
    <w:rsid w:val="00D54860"/>
    <w:rsid w:val="00D55146"/>
    <w:rsid w:val="00D559C5"/>
    <w:rsid w:val="00D55DF4"/>
    <w:rsid w:val="00D56185"/>
    <w:rsid w:val="00D56C0C"/>
    <w:rsid w:val="00D57FB3"/>
    <w:rsid w:val="00D60BC8"/>
    <w:rsid w:val="00D60F8E"/>
    <w:rsid w:val="00D6110E"/>
    <w:rsid w:val="00D62469"/>
    <w:rsid w:val="00D62E71"/>
    <w:rsid w:val="00D6404A"/>
    <w:rsid w:val="00D6430D"/>
    <w:rsid w:val="00D645AE"/>
    <w:rsid w:val="00D6482F"/>
    <w:rsid w:val="00D649C8"/>
    <w:rsid w:val="00D64C2A"/>
    <w:rsid w:val="00D64CEA"/>
    <w:rsid w:val="00D64EA4"/>
    <w:rsid w:val="00D65E07"/>
    <w:rsid w:val="00D66188"/>
    <w:rsid w:val="00D66258"/>
    <w:rsid w:val="00D6644E"/>
    <w:rsid w:val="00D66ED0"/>
    <w:rsid w:val="00D673A8"/>
    <w:rsid w:val="00D67948"/>
    <w:rsid w:val="00D67F8A"/>
    <w:rsid w:val="00D70929"/>
    <w:rsid w:val="00D70EDF"/>
    <w:rsid w:val="00D7122F"/>
    <w:rsid w:val="00D720F2"/>
    <w:rsid w:val="00D72D9C"/>
    <w:rsid w:val="00D731F6"/>
    <w:rsid w:val="00D740CA"/>
    <w:rsid w:val="00D74455"/>
    <w:rsid w:val="00D7567D"/>
    <w:rsid w:val="00D770E4"/>
    <w:rsid w:val="00D7754F"/>
    <w:rsid w:val="00D803C7"/>
    <w:rsid w:val="00D80414"/>
    <w:rsid w:val="00D822D0"/>
    <w:rsid w:val="00D8244E"/>
    <w:rsid w:val="00D82B67"/>
    <w:rsid w:val="00D82CBE"/>
    <w:rsid w:val="00D835D1"/>
    <w:rsid w:val="00D84BA8"/>
    <w:rsid w:val="00D85728"/>
    <w:rsid w:val="00D858F2"/>
    <w:rsid w:val="00D86E67"/>
    <w:rsid w:val="00D87071"/>
    <w:rsid w:val="00D905F0"/>
    <w:rsid w:val="00D90DC6"/>
    <w:rsid w:val="00D93A0E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3674"/>
    <w:rsid w:val="00DA4EC5"/>
    <w:rsid w:val="00DA7004"/>
    <w:rsid w:val="00DA7A60"/>
    <w:rsid w:val="00DA7F09"/>
    <w:rsid w:val="00DB1008"/>
    <w:rsid w:val="00DB6670"/>
    <w:rsid w:val="00DB74CE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E82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309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079FF"/>
    <w:rsid w:val="00E10BC4"/>
    <w:rsid w:val="00E10E7F"/>
    <w:rsid w:val="00E11382"/>
    <w:rsid w:val="00E1146F"/>
    <w:rsid w:val="00E117DD"/>
    <w:rsid w:val="00E11CD6"/>
    <w:rsid w:val="00E121F6"/>
    <w:rsid w:val="00E123B3"/>
    <w:rsid w:val="00E12B3C"/>
    <w:rsid w:val="00E1415D"/>
    <w:rsid w:val="00E15ACC"/>
    <w:rsid w:val="00E16AAB"/>
    <w:rsid w:val="00E17AFB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3693"/>
    <w:rsid w:val="00E33BD5"/>
    <w:rsid w:val="00E34018"/>
    <w:rsid w:val="00E3429C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267E"/>
    <w:rsid w:val="00E5375A"/>
    <w:rsid w:val="00E53A76"/>
    <w:rsid w:val="00E54950"/>
    <w:rsid w:val="00E54B53"/>
    <w:rsid w:val="00E54DC7"/>
    <w:rsid w:val="00E55751"/>
    <w:rsid w:val="00E55DC6"/>
    <w:rsid w:val="00E55EC7"/>
    <w:rsid w:val="00E57D6B"/>
    <w:rsid w:val="00E57FEC"/>
    <w:rsid w:val="00E60B5D"/>
    <w:rsid w:val="00E60D35"/>
    <w:rsid w:val="00E6114C"/>
    <w:rsid w:val="00E61583"/>
    <w:rsid w:val="00E61A48"/>
    <w:rsid w:val="00E61B1E"/>
    <w:rsid w:val="00E63077"/>
    <w:rsid w:val="00E63324"/>
    <w:rsid w:val="00E642B0"/>
    <w:rsid w:val="00E65029"/>
    <w:rsid w:val="00E654EA"/>
    <w:rsid w:val="00E65EDB"/>
    <w:rsid w:val="00E66DC5"/>
    <w:rsid w:val="00E6702B"/>
    <w:rsid w:val="00E671C2"/>
    <w:rsid w:val="00E70631"/>
    <w:rsid w:val="00E70945"/>
    <w:rsid w:val="00E70B40"/>
    <w:rsid w:val="00E7298F"/>
    <w:rsid w:val="00E72FBC"/>
    <w:rsid w:val="00E743E6"/>
    <w:rsid w:val="00E74C08"/>
    <w:rsid w:val="00E75C86"/>
    <w:rsid w:val="00E76A3A"/>
    <w:rsid w:val="00E76D77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AC4"/>
    <w:rsid w:val="00EA58ED"/>
    <w:rsid w:val="00EA5AE7"/>
    <w:rsid w:val="00EA673F"/>
    <w:rsid w:val="00EA6F0B"/>
    <w:rsid w:val="00EA6F55"/>
    <w:rsid w:val="00EB0F8F"/>
    <w:rsid w:val="00EB49D1"/>
    <w:rsid w:val="00EB6A0B"/>
    <w:rsid w:val="00EB7690"/>
    <w:rsid w:val="00EC01D8"/>
    <w:rsid w:val="00EC06C1"/>
    <w:rsid w:val="00EC09EB"/>
    <w:rsid w:val="00EC35FF"/>
    <w:rsid w:val="00EC39A7"/>
    <w:rsid w:val="00EC4436"/>
    <w:rsid w:val="00EC473E"/>
    <w:rsid w:val="00EC5158"/>
    <w:rsid w:val="00EC53DB"/>
    <w:rsid w:val="00EC69B9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5F16"/>
    <w:rsid w:val="00ED6639"/>
    <w:rsid w:val="00ED6FC9"/>
    <w:rsid w:val="00ED7600"/>
    <w:rsid w:val="00ED77A6"/>
    <w:rsid w:val="00EE0A5F"/>
    <w:rsid w:val="00EE1012"/>
    <w:rsid w:val="00EE12A5"/>
    <w:rsid w:val="00EE273F"/>
    <w:rsid w:val="00EE2756"/>
    <w:rsid w:val="00EE5330"/>
    <w:rsid w:val="00EE5B98"/>
    <w:rsid w:val="00EE5EC1"/>
    <w:rsid w:val="00EE68FF"/>
    <w:rsid w:val="00EF1413"/>
    <w:rsid w:val="00EF1B0D"/>
    <w:rsid w:val="00EF286C"/>
    <w:rsid w:val="00EF3312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BFC"/>
    <w:rsid w:val="00F07F15"/>
    <w:rsid w:val="00F11D79"/>
    <w:rsid w:val="00F1254E"/>
    <w:rsid w:val="00F12A34"/>
    <w:rsid w:val="00F12AD8"/>
    <w:rsid w:val="00F12CC4"/>
    <w:rsid w:val="00F132EC"/>
    <w:rsid w:val="00F1362C"/>
    <w:rsid w:val="00F13DD0"/>
    <w:rsid w:val="00F15CE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559A"/>
    <w:rsid w:val="00F4709C"/>
    <w:rsid w:val="00F4776B"/>
    <w:rsid w:val="00F478D3"/>
    <w:rsid w:val="00F50117"/>
    <w:rsid w:val="00F506B4"/>
    <w:rsid w:val="00F508B8"/>
    <w:rsid w:val="00F50988"/>
    <w:rsid w:val="00F514CA"/>
    <w:rsid w:val="00F547F3"/>
    <w:rsid w:val="00F5481A"/>
    <w:rsid w:val="00F54950"/>
    <w:rsid w:val="00F54FAB"/>
    <w:rsid w:val="00F55A99"/>
    <w:rsid w:val="00F56A5A"/>
    <w:rsid w:val="00F62A89"/>
    <w:rsid w:val="00F63591"/>
    <w:rsid w:val="00F63DFA"/>
    <w:rsid w:val="00F64883"/>
    <w:rsid w:val="00F64D7E"/>
    <w:rsid w:val="00F65604"/>
    <w:rsid w:val="00F6575A"/>
    <w:rsid w:val="00F65E3D"/>
    <w:rsid w:val="00F702A3"/>
    <w:rsid w:val="00F7122D"/>
    <w:rsid w:val="00F71A8B"/>
    <w:rsid w:val="00F71AB3"/>
    <w:rsid w:val="00F724BA"/>
    <w:rsid w:val="00F72CB1"/>
    <w:rsid w:val="00F72F04"/>
    <w:rsid w:val="00F72FA8"/>
    <w:rsid w:val="00F73C52"/>
    <w:rsid w:val="00F73DE1"/>
    <w:rsid w:val="00F74C16"/>
    <w:rsid w:val="00F75F11"/>
    <w:rsid w:val="00F766B4"/>
    <w:rsid w:val="00F7689A"/>
    <w:rsid w:val="00F76CC5"/>
    <w:rsid w:val="00F773B8"/>
    <w:rsid w:val="00F80163"/>
    <w:rsid w:val="00F8065F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502E"/>
    <w:rsid w:val="00F85885"/>
    <w:rsid w:val="00F862D4"/>
    <w:rsid w:val="00F86FEE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9E0"/>
    <w:rsid w:val="00FB4135"/>
    <w:rsid w:val="00FB4262"/>
    <w:rsid w:val="00FB487F"/>
    <w:rsid w:val="00FB4F92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4AD9"/>
    <w:rsid w:val="00FC5FDD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0FF73E3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B0037C1"/>
    <w:rsid w:val="0B0BA527"/>
    <w:rsid w:val="0B7F2103"/>
    <w:rsid w:val="0C4B360C"/>
    <w:rsid w:val="0D3201D4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EE8BF9"/>
    <w:rsid w:val="524643B6"/>
    <w:rsid w:val="52568DD5"/>
    <w:rsid w:val="5278BE9B"/>
    <w:rsid w:val="52D2F2E0"/>
    <w:rsid w:val="52DFEB59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f515ed0f-1eb4-4997-b455-fa3e2004c8af"/>
    <ds:schemaRef ds:uri="c1d060b8-0e5e-4047-84fe-4700ce5f87ea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301</TotalTime>
  <Pages>2</Pages>
  <Words>463</Words>
  <Characters>2640</Characters>
  <Application>Microsoft Office Word</Application>
  <DocSecurity>0</DocSecurity>
  <Lines>22</Lines>
  <Paragraphs>6</Paragraphs>
  <ScaleCrop>false</ScaleCrop>
  <Company>BT Plc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Anvar Tukmanov (TUD2 R)</cp:lastModifiedBy>
  <cp:revision>179</cp:revision>
  <dcterms:created xsi:type="dcterms:W3CDTF">2025-02-07T17:44:00Z</dcterms:created>
  <dcterms:modified xsi:type="dcterms:W3CDTF">2025-05-09T22:31:00Z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